
<file path=[Content_Types].xml><?xml version="1.0" encoding="utf-8"?>
<Types xmlns="http://schemas.openxmlformats.org/package/2006/content-type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F18D" w14:textId="4F2D44D3" w:rsidR="00467DBB" w:rsidRPr="00EF698B" w:rsidRDefault="00467DBB" w:rsidP="00467DBB">
      <w:pPr>
        <w:widowControl w:val="0"/>
        <w:tabs>
          <w:tab w:val="right" w:pos="9639"/>
        </w:tabs>
        <w:spacing w:after="0"/>
        <w:rPr>
          <w:rFonts w:ascii="Arial" w:eastAsia="SimSun" w:hAnsi="Arial"/>
          <w:b/>
          <w:bCs/>
          <w:i/>
          <w:sz w:val="32"/>
          <w:lang w:eastAsia="zh-CN"/>
        </w:rPr>
      </w:pPr>
      <w:bookmarkStart w:id="0" w:name="OLE_LINK5"/>
      <w:bookmarkStart w:id="1" w:name="OLE_LINK6"/>
      <w:r w:rsidRPr="00EF698B">
        <w:rPr>
          <w:rFonts w:ascii="Arial" w:eastAsia="SimSun" w:hAnsi="Arial"/>
          <w:b/>
          <w:bCs/>
          <w:sz w:val="24"/>
        </w:rPr>
        <w:t>3GPP T</w:t>
      </w:r>
      <w:bookmarkStart w:id="2" w:name="_Ref452454252"/>
      <w:bookmarkEnd w:id="2"/>
      <w:r w:rsidRPr="00EF698B">
        <w:rPr>
          <w:rFonts w:ascii="Arial" w:eastAsia="SimSun" w:hAnsi="Arial"/>
          <w:b/>
          <w:bCs/>
          <w:sz w:val="24"/>
        </w:rPr>
        <w:t xml:space="preserve">SG-RAN </w:t>
      </w:r>
      <w:r w:rsidRPr="00EF698B">
        <w:rPr>
          <w:rFonts w:ascii="Arial" w:eastAsia="SimSun" w:hAnsi="Arial"/>
          <w:b/>
          <w:sz w:val="24"/>
        </w:rPr>
        <w:t>WG4 Meeting #10</w:t>
      </w:r>
      <w:r>
        <w:rPr>
          <w:rFonts w:ascii="Arial" w:eastAsia="SimSun" w:hAnsi="Arial"/>
          <w:b/>
          <w:sz w:val="24"/>
        </w:rPr>
        <w:t xml:space="preserve">5 </w:t>
      </w:r>
      <w:r w:rsidRPr="00EF698B">
        <w:rPr>
          <w:rFonts w:ascii="Arial" w:eastAsia="SimSun" w:hAnsi="Arial"/>
          <w:b/>
          <w:bCs/>
          <w:sz w:val="24"/>
        </w:rPr>
        <w:tab/>
      </w:r>
      <w:r w:rsidR="00695E8E" w:rsidRPr="00695E8E">
        <w:rPr>
          <w:rFonts w:ascii="Arial" w:eastAsia="SimSun" w:hAnsi="Arial"/>
          <w:b/>
          <w:bCs/>
          <w:sz w:val="24"/>
        </w:rPr>
        <w:t>R4-2218248</w:t>
      </w:r>
    </w:p>
    <w:p w14:paraId="4A706C1D" w14:textId="77777777" w:rsidR="00467DBB" w:rsidRPr="00EF698B" w:rsidRDefault="00467DBB" w:rsidP="00467DBB">
      <w:pPr>
        <w:widowControl w:val="0"/>
        <w:tabs>
          <w:tab w:val="right" w:pos="9639"/>
        </w:tabs>
        <w:spacing w:after="0"/>
        <w:rPr>
          <w:rFonts w:ascii="Arial" w:eastAsia="SimSun" w:hAnsi="Arial"/>
          <w:b/>
          <w:bCs/>
          <w:sz w:val="24"/>
        </w:rPr>
      </w:pPr>
      <w:r w:rsidRPr="000151EF">
        <w:rPr>
          <w:rFonts w:ascii="Arial" w:eastAsia="SimSun" w:hAnsi="Arial"/>
          <w:b/>
          <w:sz w:val="24"/>
        </w:rPr>
        <w:t>Toulouse, France, November 14 – November 18, 2022</w:t>
      </w:r>
    </w:p>
    <w:bookmarkEnd w:id="0"/>
    <w:bookmarkEnd w:id="1"/>
    <w:p w14:paraId="4E5C2001" w14:textId="77777777" w:rsidR="00B97703" w:rsidRDefault="00B97703">
      <w:pPr>
        <w:rPr>
          <w:rFonts w:ascii="Arial" w:hAnsi="Arial" w:cs="Arial"/>
        </w:rPr>
      </w:pPr>
    </w:p>
    <w:p w14:paraId="0910A0FF" w14:textId="5AFC0760"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97501">
        <w:rPr>
          <w:rFonts w:ascii="Arial" w:hAnsi="Arial" w:cs="Arial"/>
          <w:b/>
          <w:sz w:val="22"/>
          <w:szCs w:val="22"/>
        </w:rPr>
        <w:t xml:space="preserve">RF </w:t>
      </w:r>
      <w:r w:rsidR="00871C2B">
        <w:rPr>
          <w:rFonts w:ascii="Arial" w:hAnsi="Arial" w:cs="Arial"/>
          <w:b/>
          <w:sz w:val="22"/>
          <w:szCs w:val="22"/>
        </w:rPr>
        <w:t>specification impact</w:t>
      </w:r>
      <w:r w:rsidR="00D3367C">
        <w:rPr>
          <w:rFonts w:ascii="Arial" w:hAnsi="Arial" w:cs="Arial"/>
          <w:b/>
          <w:sz w:val="22"/>
          <w:szCs w:val="22"/>
        </w:rPr>
        <w:t>s</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41C54AB0" w:rsidR="00D27D6D" w:rsidRPr="00335D84" w:rsidRDefault="00D27D6D" w:rsidP="014BA413">
      <w:pPr>
        <w:spacing w:after="60"/>
        <w:ind w:left="1985" w:hanging="1985"/>
        <w:rPr>
          <w:rFonts w:ascii="Arial" w:eastAsia="Arial" w:hAnsi="Arial" w:cs="Arial"/>
          <w:b/>
          <w:bCs/>
          <w:color w:val="000000" w:themeColor="text1"/>
          <w:sz w:val="22"/>
          <w:szCs w:val="22"/>
        </w:rPr>
      </w:pPr>
      <w:r w:rsidRPr="014BA413">
        <w:rPr>
          <w:rFonts w:ascii="Arial" w:hAnsi="Arial" w:cs="Arial"/>
          <w:b/>
          <w:bCs/>
          <w:sz w:val="22"/>
          <w:szCs w:val="22"/>
        </w:rPr>
        <w:t>Agenda item:</w:t>
      </w:r>
      <w:r>
        <w:tab/>
      </w:r>
      <w:r w:rsidR="11A10DD9" w:rsidRPr="014BA413">
        <w:rPr>
          <w:rFonts w:ascii="Arial" w:eastAsia="Arial" w:hAnsi="Arial" w:cs="Arial"/>
          <w:b/>
          <w:bCs/>
          <w:color w:val="000000" w:themeColor="text1"/>
          <w:sz w:val="22"/>
          <w:szCs w:val="22"/>
        </w:rPr>
        <w:t>8.24.2.5</w:t>
      </w:r>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30A97C72" w:rsidR="00276DAC" w:rsidRDefault="673AD910" w:rsidP="00290FCD">
      <w:pPr>
        <w:spacing w:after="0"/>
      </w:pPr>
      <w:r>
        <w:rPr>
          <w:lang w:val="en-US" w:eastAsia="fi-FI"/>
        </w:rPr>
        <w:t xml:space="preserve">This contribution relates to a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3" w:name="_Hlk104372907"/>
      <w:r w:rsidR="00276DAC" w:rsidRPr="00336174">
        <w:rPr>
          <w:i/>
          <w:iCs/>
        </w:rPr>
        <w:t>Further NR coverage enhancements</w:t>
      </w:r>
      <w:bookmarkEnd w:id="3"/>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643EE9">
      <w:pPr>
        <w:numPr>
          <w:ilvl w:val="0"/>
          <w:numId w:val="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 xml:space="preserve">Study and if </w:t>
      </w:r>
      <w:proofErr w:type="gramStart"/>
      <w:r w:rsidRPr="00A82356">
        <w:rPr>
          <w:rFonts w:eastAsia="SimSun"/>
          <w:i/>
          <w:iCs/>
          <w:color w:val="0070C0"/>
          <w:lang w:val="en-US" w:eastAsia="zh-CN"/>
        </w:rPr>
        <w:t>necessary</w:t>
      </w:r>
      <w:proofErr w:type="gramEnd"/>
      <w:r w:rsidRPr="00A82356">
        <w:rPr>
          <w:rFonts w:eastAsia="SimSun"/>
          <w:i/>
          <w:iCs/>
          <w:color w:val="0070C0"/>
          <w:lang w:val="en-US" w:eastAsia="zh-CN"/>
        </w:rPr>
        <w:t xml:space="preserve"> specify following power domain enhancements</w:t>
      </w:r>
    </w:p>
    <w:p w14:paraId="556ADA9B" w14:textId="56E1F53C" w:rsidR="00A82356" w:rsidRPr="00A82356" w:rsidRDefault="00A82356" w:rsidP="00643EE9">
      <w:pPr>
        <w:numPr>
          <w:ilvl w:val="1"/>
          <w:numId w:val="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643EE9">
      <w:pPr>
        <w:numPr>
          <w:ilvl w:val="1"/>
          <w:numId w:val="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69F4637B" w14:textId="726BCA02" w:rsidR="00874C95" w:rsidRDefault="00871C2B" w:rsidP="006603D3">
      <w:pPr>
        <w:spacing w:after="0"/>
        <w:rPr>
          <w:rStyle w:val="normaltextrun"/>
          <w:color w:val="000000"/>
          <w:shd w:val="clear" w:color="auto" w:fill="FFFFFF"/>
        </w:rPr>
      </w:pPr>
      <w:r>
        <w:rPr>
          <w:rStyle w:val="normaltextrun"/>
          <w:color w:val="000000"/>
          <w:shd w:val="clear" w:color="auto" w:fill="FFFFFF"/>
        </w:rPr>
        <w:t>In this paper we discuss the potential impacts in RAN4 RF specs. We focus on non-transparent schemes, especially FDSS w</w:t>
      </w:r>
      <w:r w:rsidR="009F3C92">
        <w:rPr>
          <w:rStyle w:val="normaltextrun"/>
          <w:color w:val="000000"/>
          <w:shd w:val="clear" w:color="auto" w:fill="FFFFFF"/>
        </w:rPr>
        <w:t xml:space="preserve">ith spectrum extension. </w:t>
      </w:r>
    </w:p>
    <w:p w14:paraId="24E5C6D3" w14:textId="25056FF3" w:rsidR="00871C2B" w:rsidRDefault="00871C2B" w:rsidP="006603D3">
      <w:pPr>
        <w:spacing w:after="0"/>
        <w:rPr>
          <w:rStyle w:val="normaltextrun"/>
          <w:color w:val="000000"/>
          <w:shd w:val="clear" w:color="auto" w:fill="FFFFFF"/>
        </w:rPr>
      </w:pPr>
    </w:p>
    <w:p w14:paraId="1477D60C" w14:textId="3BB6244C" w:rsidR="00467DBB" w:rsidRDefault="002F1940" w:rsidP="00467DBB">
      <w:pPr>
        <w:pStyle w:val="Heading1"/>
        <w:rPr>
          <w:rStyle w:val="normaltextrun"/>
        </w:rPr>
      </w:pPr>
      <w:r>
        <w:t>2</w:t>
      </w:r>
      <w:r>
        <w:tab/>
      </w:r>
      <w:r w:rsidR="00871C2B">
        <w:t>Discussion</w:t>
      </w:r>
      <w:r w:rsidR="009F3C92">
        <w:t>, transparent schemes</w:t>
      </w:r>
    </w:p>
    <w:p w14:paraId="329113B3" w14:textId="3402D3FA" w:rsidR="009F3C92" w:rsidRDefault="009F3C92" w:rsidP="009F3C92">
      <w:pPr>
        <w:spacing w:after="0"/>
        <w:rPr>
          <w:rStyle w:val="normaltextrun"/>
          <w:color w:val="000000"/>
          <w:shd w:val="clear" w:color="auto" w:fill="FFFFFF"/>
        </w:rPr>
      </w:pPr>
      <w:r>
        <w:rPr>
          <w:rStyle w:val="normaltextrun"/>
          <w:color w:val="000000"/>
          <w:shd w:val="clear" w:color="auto" w:fill="FFFFFF"/>
        </w:rPr>
        <w:t>The following agreements were made in RAN4 #104bis-e [</w:t>
      </w:r>
      <w:r w:rsidR="00F06F5B">
        <w:rPr>
          <w:rStyle w:val="normaltextrun"/>
          <w:color w:val="000000"/>
          <w:shd w:val="clear" w:color="auto" w:fill="FFFFFF"/>
        </w:rPr>
        <w:t>3</w:t>
      </w:r>
      <w:r>
        <w:rPr>
          <w:rStyle w:val="normaltextrun"/>
          <w:color w:val="000000"/>
          <w:shd w:val="clear" w:color="auto" w:fill="FFFFFF"/>
        </w:rPr>
        <w:t>]</w:t>
      </w:r>
      <w:r w:rsidR="00F06F5B">
        <w:rPr>
          <w:rStyle w:val="normaltextrun"/>
          <w:color w:val="000000"/>
          <w:shd w:val="clear" w:color="auto" w:fill="FFFFFF"/>
        </w:rPr>
        <w:t>.</w:t>
      </w:r>
    </w:p>
    <w:p w14:paraId="3043BF6A" w14:textId="77777777"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0BB3DB56" w14:textId="59F13626" w:rsidR="009F3C92" w:rsidRDefault="009F3C92" w:rsidP="009F3C92">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0DF22592" w14:textId="77777777" w:rsidR="009F3C92" w:rsidRPr="009F3C92" w:rsidRDefault="009F3C92" w:rsidP="009F3C92">
      <w:pPr>
        <w:pStyle w:val="ListParagraph"/>
        <w:numPr>
          <w:ilvl w:val="0"/>
          <w:numId w:val="7"/>
        </w:numPr>
        <w:spacing w:after="0"/>
        <w:ind w:left="720"/>
        <w:contextualSpacing w:val="0"/>
        <w:rPr>
          <w:rFonts w:eastAsia="Yu Mincho"/>
          <w:i/>
          <w:iCs/>
          <w:color w:val="0070C0"/>
          <w:lang w:val="en-US" w:eastAsia="zh-CN"/>
        </w:rPr>
      </w:pPr>
      <w:r w:rsidRPr="009F3C92">
        <w:rPr>
          <w:i/>
          <w:iCs/>
          <w:color w:val="0070C0"/>
          <w:szCs w:val="24"/>
          <w:lang w:eastAsia="zh-CN"/>
        </w:rPr>
        <w:t>Frequency domain spectrum shaping without spectrum extension for DFT-S-OFDM is the transparent scheme thus far according to the WID</w:t>
      </w:r>
    </w:p>
    <w:p w14:paraId="1D9815C7" w14:textId="752F09F4" w:rsidR="009F3C92" w:rsidRPr="009F3C92" w:rsidRDefault="009F3C92" w:rsidP="009F3C92">
      <w:pPr>
        <w:pStyle w:val="ListParagraph"/>
        <w:numPr>
          <w:ilvl w:val="0"/>
          <w:numId w:val="7"/>
        </w:numPr>
        <w:spacing w:after="0"/>
        <w:ind w:left="720"/>
        <w:contextualSpacing w:val="0"/>
        <w:rPr>
          <w:rFonts w:eastAsia="Yu Mincho"/>
          <w:i/>
          <w:iCs/>
          <w:color w:val="0070C0"/>
          <w:lang w:val="en-US" w:eastAsia="zh-CN"/>
        </w:rPr>
      </w:pPr>
      <w:r w:rsidRPr="009F3C92">
        <w:rPr>
          <w:i/>
          <w:iCs/>
          <w:color w:val="0070C0"/>
          <w:lang w:eastAsia="zh-CN"/>
        </w:rPr>
        <w:t>Other techniques can be discussed depending on RAN Plenary decision</w:t>
      </w:r>
    </w:p>
    <w:p w14:paraId="289DBA0C" w14:textId="77777777" w:rsidR="009F3C92" w:rsidRDefault="009F3C92" w:rsidP="009F3C92">
      <w:pPr>
        <w:pStyle w:val="ListParagraph"/>
        <w:spacing w:after="0"/>
        <w:contextualSpacing w:val="0"/>
        <w:rPr>
          <w:rFonts w:eastAsia="Yu Mincho"/>
          <w:iCs/>
          <w:color w:val="0070C0"/>
          <w:lang w:val="en-US" w:eastAsia="zh-CN"/>
        </w:rPr>
      </w:pPr>
    </w:p>
    <w:p w14:paraId="72A4A0C5" w14:textId="3AFE499E" w:rsidR="009F3C92" w:rsidRDefault="009F3C92" w:rsidP="009F3C92">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30B889E6" w14:textId="77777777" w:rsidR="009F3C92" w:rsidRPr="009F3C92" w:rsidRDefault="009F3C92" w:rsidP="009F3C92">
      <w:pPr>
        <w:numPr>
          <w:ilvl w:val="0"/>
          <w:numId w:val="10"/>
        </w:numPr>
        <w:overflowPunct/>
        <w:autoSpaceDE/>
        <w:autoSpaceDN/>
        <w:adjustRightInd/>
        <w:spacing w:after="0"/>
        <w:textAlignment w:val="auto"/>
        <w:rPr>
          <w:rFonts w:eastAsia="Yu Mincho"/>
          <w:i/>
          <w:color w:val="0070C0"/>
          <w:lang w:val="en-US" w:eastAsia="zh-CN"/>
        </w:rPr>
      </w:pPr>
      <w:r w:rsidRPr="009F3C92">
        <w:rPr>
          <w:rFonts w:eastAsia="Yu Mincho"/>
          <w:i/>
          <w:color w:val="0070C0"/>
          <w:lang w:val="en-US" w:eastAsia="zh-CN"/>
        </w:rPr>
        <w:t xml:space="preserve">Non-transparent schemes should be considered, and transparent schemes can be used as baseline to evaluate the gain of </w:t>
      </w:r>
      <w:proofErr w:type="gramStart"/>
      <w:r w:rsidRPr="009F3C92">
        <w:rPr>
          <w:rFonts w:eastAsia="Yu Mincho"/>
          <w:i/>
          <w:color w:val="0070C0"/>
          <w:lang w:val="en-US" w:eastAsia="zh-CN"/>
        </w:rPr>
        <w:t>Non-transparent</w:t>
      </w:r>
      <w:proofErr w:type="gramEnd"/>
      <w:r w:rsidRPr="009F3C92">
        <w:rPr>
          <w:rFonts w:eastAsia="Yu Mincho"/>
          <w:i/>
          <w:color w:val="0070C0"/>
          <w:lang w:val="en-US" w:eastAsia="zh-CN"/>
        </w:rPr>
        <w:t xml:space="preserve"> schemes, where </w:t>
      </w:r>
    </w:p>
    <w:p w14:paraId="328EF86C" w14:textId="32BD90CF" w:rsidR="009F3C92" w:rsidRPr="009F3C92" w:rsidRDefault="009F3C92" w:rsidP="009F3C92">
      <w:pPr>
        <w:numPr>
          <w:ilvl w:val="1"/>
          <w:numId w:val="10"/>
        </w:numPr>
        <w:overflowPunct/>
        <w:autoSpaceDE/>
        <w:autoSpaceDN/>
        <w:adjustRightInd/>
        <w:spacing w:after="0"/>
        <w:textAlignment w:val="auto"/>
        <w:rPr>
          <w:rFonts w:eastAsia="Yu Mincho"/>
          <w:i/>
          <w:color w:val="0070C0"/>
          <w:lang w:val="en-US" w:eastAsia="zh-CN"/>
        </w:rPr>
      </w:pPr>
      <w:r w:rsidRPr="009F3C92">
        <w:rPr>
          <w:rFonts w:eastAsia="Yu Mincho"/>
          <w:i/>
          <w:color w:val="0070C0"/>
          <w:lang w:val="en-US" w:eastAsia="zh-CN"/>
        </w:rPr>
        <w:t>Transparent scheme in Rel-18 CE means that it doesn’t impact on RAN1 specifications so that network has no knowledge on how UEs reduce MPR by spectrum shaping, but network needs to be aware if UE is using this scheme or not, i.e., it’s configured with the UE by network while UE is allowed to use preferred shaping as far as corresponding requirements are met if the feature is configured with the UE.</w:t>
      </w:r>
    </w:p>
    <w:p w14:paraId="2D692C0B" w14:textId="1F5374A7" w:rsidR="009F3C92" w:rsidRDefault="009F3C92" w:rsidP="009F3C92">
      <w:pPr>
        <w:numPr>
          <w:ilvl w:val="1"/>
          <w:numId w:val="10"/>
        </w:numPr>
        <w:overflowPunct/>
        <w:autoSpaceDE/>
        <w:autoSpaceDN/>
        <w:adjustRightInd/>
        <w:spacing w:after="0"/>
        <w:textAlignment w:val="auto"/>
        <w:rPr>
          <w:rFonts w:eastAsia="Yu Mincho"/>
          <w:i/>
          <w:color w:val="0070C0"/>
          <w:lang w:val="en-US" w:eastAsia="zh-CN"/>
        </w:rPr>
      </w:pPr>
      <w:r w:rsidRPr="009F3C92">
        <w:rPr>
          <w:rFonts w:eastAsia="Yu Mincho"/>
          <w:i/>
          <w:color w:val="0070C0"/>
          <w:lang w:val="en-US" w:eastAsia="zh-CN"/>
        </w:rPr>
        <w:t>[…]</w:t>
      </w:r>
    </w:p>
    <w:p w14:paraId="5FAEFAB1" w14:textId="56D431D7" w:rsidR="009F3C92" w:rsidRDefault="009F3C92" w:rsidP="009F3C92">
      <w:pPr>
        <w:overflowPunct/>
        <w:autoSpaceDE/>
        <w:autoSpaceDN/>
        <w:adjustRightInd/>
        <w:spacing w:after="0"/>
        <w:textAlignment w:val="auto"/>
        <w:rPr>
          <w:rFonts w:eastAsia="Yu Mincho"/>
          <w:i/>
          <w:color w:val="0070C0"/>
          <w:lang w:val="en-US" w:eastAsia="zh-CN"/>
        </w:rPr>
      </w:pPr>
    </w:p>
    <w:p w14:paraId="0F36D795" w14:textId="10D2F1FE" w:rsidR="009F3C92" w:rsidRDefault="009F3C92" w:rsidP="009F3C92">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45F9157E" w14:textId="77777777" w:rsidR="009F3C92" w:rsidRDefault="009F3C92" w:rsidP="009F3C92">
      <w:pPr>
        <w:pStyle w:val="ListParagraph"/>
        <w:numPr>
          <w:ilvl w:val="0"/>
          <w:numId w:val="21"/>
        </w:numPr>
        <w:spacing w:after="0"/>
        <w:contextualSpacing w:val="0"/>
        <w:rPr>
          <w:rFonts w:eastAsia="Yu Mincho"/>
          <w:i/>
          <w:color w:val="0070C0"/>
          <w:lang w:val="en-US" w:eastAsia="zh-CN"/>
        </w:rPr>
      </w:pPr>
      <w:r>
        <w:rPr>
          <w:rFonts w:eastAsia="Yu Mincho"/>
          <w:i/>
          <w:color w:val="0070C0"/>
          <w:lang w:val="en-US" w:eastAsia="zh-CN"/>
        </w:rPr>
        <w:t>pi/2 BSPK w SE and QPSK w or w/o SE can be further discussed</w:t>
      </w:r>
    </w:p>
    <w:p w14:paraId="7FBA5C9C" w14:textId="77777777" w:rsidR="009F3C92" w:rsidRPr="00E15B2D" w:rsidRDefault="009F3C92" w:rsidP="009F3C92">
      <w:pPr>
        <w:pStyle w:val="ListParagraph"/>
        <w:numPr>
          <w:ilvl w:val="0"/>
          <w:numId w:val="21"/>
        </w:numPr>
        <w:spacing w:after="0"/>
        <w:contextualSpacing w:val="0"/>
        <w:rPr>
          <w:rFonts w:eastAsia="Yu Mincho"/>
          <w:i/>
          <w:color w:val="0070C0"/>
          <w:lang w:val="en-US" w:eastAsia="zh-CN"/>
        </w:rPr>
      </w:pPr>
      <w:r>
        <w:rPr>
          <w:rFonts w:eastAsia="Yu Mincho"/>
          <w:i/>
          <w:color w:val="0070C0"/>
          <w:lang w:val="en-US" w:eastAsia="zh-CN"/>
        </w:rPr>
        <w:t>If higher modulation(s) than QPSK is discussed or not is FFS</w:t>
      </w:r>
    </w:p>
    <w:p w14:paraId="2588E145" w14:textId="77777777" w:rsidR="009F3C92" w:rsidRPr="009F3C92" w:rsidRDefault="009F3C92" w:rsidP="009F3C92">
      <w:pPr>
        <w:overflowPunct/>
        <w:autoSpaceDE/>
        <w:autoSpaceDN/>
        <w:adjustRightInd/>
        <w:spacing w:after="0"/>
        <w:textAlignment w:val="auto"/>
        <w:rPr>
          <w:rFonts w:eastAsia="Yu Mincho"/>
          <w:i/>
          <w:color w:val="0070C0"/>
          <w:lang w:val="en-US" w:eastAsia="zh-CN"/>
        </w:rPr>
      </w:pPr>
    </w:p>
    <w:p w14:paraId="5863E778" w14:textId="38422383"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6F622D70" w14:textId="1AD0D20B" w:rsidR="009F3C92" w:rsidRDefault="009F3C92" w:rsidP="009F3C92">
      <w:pPr>
        <w:spacing w:after="0"/>
        <w:rPr>
          <w:rStyle w:val="normaltextrun"/>
          <w:color w:val="000000"/>
          <w:shd w:val="clear" w:color="auto" w:fill="FFFFFF"/>
        </w:rPr>
      </w:pPr>
      <w:r>
        <w:rPr>
          <w:rStyle w:val="normaltextrun"/>
          <w:color w:val="000000"/>
          <w:shd w:val="clear" w:color="auto" w:fill="FFFFFF"/>
        </w:rPr>
        <w:t xml:space="preserve">It can be noted that the only transparent scheme according to current agreements is: </w:t>
      </w:r>
      <w:r w:rsidR="003D4315">
        <w:rPr>
          <w:rStyle w:val="normaltextrun"/>
          <w:color w:val="000000"/>
          <w:shd w:val="clear" w:color="auto" w:fill="FFFFFF"/>
        </w:rPr>
        <w:t xml:space="preserve">DFT-s-OFDM + </w:t>
      </w:r>
      <w:r>
        <w:rPr>
          <w:rStyle w:val="normaltextrun"/>
          <w:color w:val="000000"/>
          <w:shd w:val="clear" w:color="auto" w:fill="FFFFFF"/>
        </w:rPr>
        <w:t xml:space="preserve">FDSS w/o SE </w:t>
      </w:r>
      <w:r w:rsidR="003D4315">
        <w:rPr>
          <w:rStyle w:val="normaltextrun"/>
          <w:color w:val="000000"/>
          <w:shd w:val="clear" w:color="auto" w:fill="FFFFFF"/>
        </w:rPr>
        <w:t xml:space="preserve">configured to operate according to QPSK modulation. </w:t>
      </w:r>
      <w:r w:rsidR="00F06F5B">
        <w:rPr>
          <w:rStyle w:val="normaltextrun"/>
          <w:color w:val="000000"/>
          <w:shd w:val="clear" w:color="auto" w:fill="FFFFFF"/>
        </w:rPr>
        <w:t xml:space="preserve">This is also </w:t>
      </w:r>
      <w:proofErr w:type="spellStart"/>
      <w:r w:rsidR="00F06F5B">
        <w:rPr>
          <w:rStyle w:val="normaltextrun"/>
          <w:color w:val="000000"/>
          <w:shd w:val="clear" w:color="auto" w:fill="FFFFFF"/>
        </w:rPr>
        <w:t>inline</w:t>
      </w:r>
      <w:proofErr w:type="spellEnd"/>
      <w:r w:rsidR="00F06F5B">
        <w:rPr>
          <w:rStyle w:val="normaltextrun"/>
          <w:color w:val="000000"/>
          <w:shd w:val="clear" w:color="auto" w:fill="FFFFFF"/>
        </w:rPr>
        <w:t xml:space="preserve"> with discussion in RAN1 #110bis-e [4].</w:t>
      </w:r>
    </w:p>
    <w:p w14:paraId="62F37A17" w14:textId="77777777" w:rsidR="009F3C92" w:rsidRDefault="009F3C92" w:rsidP="009F3C92">
      <w:pPr>
        <w:spacing w:after="0"/>
        <w:rPr>
          <w:rStyle w:val="normaltextrun"/>
          <w:color w:val="000000"/>
          <w:shd w:val="clear" w:color="auto" w:fill="FFFFFF"/>
        </w:rPr>
      </w:pPr>
    </w:p>
    <w:p w14:paraId="61093349" w14:textId="3C37A42A" w:rsidR="009F3C92" w:rsidRPr="009F3C92" w:rsidRDefault="009F3C92" w:rsidP="003D4315">
      <w:pPr>
        <w:spacing w:after="0"/>
        <w:rPr>
          <w:rStyle w:val="normaltextrun"/>
          <w:color w:val="000000"/>
          <w:shd w:val="clear" w:color="auto" w:fill="FFFFFF"/>
        </w:rPr>
      </w:pPr>
      <w:r>
        <w:rPr>
          <w:rStyle w:val="normaltextrun"/>
          <w:color w:val="000000"/>
          <w:shd w:val="clear" w:color="auto" w:fill="FFFFFF"/>
        </w:rPr>
        <w:t xml:space="preserve">Based on the above agreements, we believe that RAN4 RF impacts of </w:t>
      </w:r>
      <w:r w:rsidRPr="009F3C92">
        <w:rPr>
          <w:rFonts w:eastAsia="Yu Mincho"/>
          <w:i/>
          <w:color w:val="0070C0"/>
          <w:lang w:val="en-US" w:eastAsia="zh-CN"/>
        </w:rPr>
        <w:t>Transparent scheme in Rel-18 CE</w:t>
      </w:r>
      <w:r>
        <w:rPr>
          <w:rFonts w:eastAsia="Yu Mincho"/>
          <w:i/>
          <w:color w:val="0070C0"/>
          <w:lang w:val="en-US" w:eastAsia="zh-CN"/>
        </w:rPr>
        <w:t xml:space="preserve"> </w:t>
      </w:r>
      <w:r>
        <w:rPr>
          <w:rStyle w:val="normaltextrun"/>
          <w:color w:val="000000"/>
          <w:shd w:val="clear" w:color="auto" w:fill="FFFFFF"/>
        </w:rPr>
        <w:t>(</w:t>
      </w:r>
      <w:proofErr w:type="gramStart"/>
      <w:r>
        <w:rPr>
          <w:rStyle w:val="normaltextrun"/>
          <w:color w:val="000000"/>
          <w:shd w:val="clear" w:color="auto" w:fill="FFFFFF"/>
        </w:rPr>
        <w:t>i.e.</w:t>
      </w:r>
      <w:proofErr w:type="gramEnd"/>
      <w:r>
        <w:rPr>
          <w:rStyle w:val="normaltextrun"/>
          <w:color w:val="000000"/>
          <w:shd w:val="clear" w:color="auto" w:fill="FFFFFF"/>
        </w:rPr>
        <w:t xml:space="preserve"> FDSS w/o spectrum extension) would be quite similar to those defined for pi/2 BPSK in Rel-15/16. The key issue would be to define s</w:t>
      </w:r>
      <w:r w:rsidRPr="009F3C92">
        <w:rPr>
          <w:rStyle w:val="normaltextrun"/>
          <w:color w:val="000000"/>
          <w:shd w:val="clear" w:color="auto" w:fill="FFFFFF"/>
        </w:rPr>
        <w:t>pectrum flatness requirements</w:t>
      </w:r>
      <w:r>
        <w:rPr>
          <w:rStyle w:val="normaltextrun"/>
          <w:color w:val="000000"/>
          <w:shd w:val="clear" w:color="auto" w:fill="FFFFFF"/>
        </w:rPr>
        <w:t xml:space="preserve"> as well as </w:t>
      </w:r>
      <w:r w:rsidR="003D4315">
        <w:rPr>
          <w:rStyle w:val="normaltextrun"/>
          <w:color w:val="000000"/>
          <w:shd w:val="clear" w:color="auto" w:fill="FFFFFF"/>
        </w:rPr>
        <w:t xml:space="preserve">the </w:t>
      </w:r>
      <w:r>
        <w:rPr>
          <w:rStyle w:val="normaltextrun"/>
          <w:color w:val="000000"/>
          <w:shd w:val="clear" w:color="auto" w:fill="FFFFFF"/>
        </w:rPr>
        <w:t>updated MPR table</w:t>
      </w:r>
      <w:r w:rsidR="003D4315">
        <w:rPr>
          <w:rStyle w:val="normaltextrun"/>
          <w:color w:val="000000"/>
          <w:shd w:val="clear" w:color="auto" w:fill="FFFFFF"/>
        </w:rPr>
        <w:t>(</w:t>
      </w:r>
      <w:r>
        <w:rPr>
          <w:rStyle w:val="normaltextrun"/>
          <w:color w:val="000000"/>
          <w:shd w:val="clear" w:color="auto" w:fill="FFFFFF"/>
        </w:rPr>
        <w:t>s</w:t>
      </w:r>
      <w:r w:rsidR="003D4315">
        <w:rPr>
          <w:rStyle w:val="normaltextrun"/>
          <w:color w:val="000000"/>
          <w:shd w:val="clear" w:color="auto" w:fill="FFFFFF"/>
        </w:rPr>
        <w:t>)</w:t>
      </w:r>
      <w:r>
        <w:rPr>
          <w:rStyle w:val="normaltextrun"/>
          <w:color w:val="000000"/>
          <w:shd w:val="clear" w:color="auto" w:fill="FFFFFF"/>
        </w:rPr>
        <w:t>.</w:t>
      </w:r>
      <w:r w:rsidR="00BB51E1">
        <w:rPr>
          <w:rStyle w:val="normaltextrun"/>
          <w:color w:val="000000"/>
          <w:shd w:val="clear" w:color="auto" w:fill="FFFFFF"/>
        </w:rPr>
        <w:t xml:space="preserve"> </w:t>
      </w:r>
      <w:r>
        <w:rPr>
          <w:rStyle w:val="normaltextrun"/>
          <w:color w:val="000000"/>
          <w:shd w:val="clear" w:color="auto" w:fill="FFFFFF"/>
        </w:rPr>
        <w:t>However, based on our results in [</w:t>
      </w:r>
      <w:r w:rsidR="00F06F5B">
        <w:rPr>
          <w:rStyle w:val="normaltextrun"/>
          <w:color w:val="000000"/>
          <w:shd w:val="clear" w:color="auto" w:fill="FFFFFF"/>
        </w:rPr>
        <w:t>2], [</w:t>
      </w:r>
      <w:r>
        <w:rPr>
          <w:rStyle w:val="normaltextrun"/>
          <w:color w:val="000000"/>
          <w:shd w:val="clear" w:color="auto" w:fill="FFFFFF"/>
        </w:rPr>
        <w:t>5], we don’t see sufficient</w:t>
      </w:r>
      <w:r w:rsidR="00BB51E1">
        <w:rPr>
          <w:rStyle w:val="normaltextrun"/>
          <w:color w:val="000000"/>
          <w:shd w:val="clear" w:color="auto" w:fill="FFFFFF"/>
        </w:rPr>
        <w:t xml:space="preserve"> (net)</w:t>
      </w:r>
      <w:r>
        <w:rPr>
          <w:rStyle w:val="normaltextrun"/>
          <w:color w:val="000000"/>
          <w:shd w:val="clear" w:color="auto" w:fill="FFFFFF"/>
        </w:rPr>
        <w:t xml:space="preserve"> gain from transparent schemes </w:t>
      </w:r>
      <w:r w:rsidR="003D4315">
        <w:rPr>
          <w:rStyle w:val="normaltextrun"/>
          <w:color w:val="000000"/>
          <w:shd w:val="clear" w:color="auto" w:fill="FFFFFF"/>
        </w:rPr>
        <w:t>(compared to Rel-17 solution with DFT-s-OFDM</w:t>
      </w:r>
      <w:r w:rsidR="00D3367C">
        <w:rPr>
          <w:rStyle w:val="normaltextrun"/>
          <w:color w:val="000000"/>
          <w:shd w:val="clear" w:color="auto" w:fill="FFFFFF"/>
        </w:rPr>
        <w:t>)</w:t>
      </w:r>
      <w:r w:rsidR="003D4315">
        <w:rPr>
          <w:rStyle w:val="normaltextrun"/>
          <w:color w:val="000000"/>
          <w:shd w:val="clear" w:color="auto" w:fill="FFFFFF"/>
        </w:rPr>
        <w:t xml:space="preserve">. Based on that, we make the following proposal. </w:t>
      </w:r>
    </w:p>
    <w:p w14:paraId="5C591BA6" w14:textId="048C9C7C"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37A29AD6" w14:textId="3F775152" w:rsidR="003D4315" w:rsidRDefault="003D4315" w:rsidP="003D4315">
      <w:pPr>
        <w:pStyle w:val="paragraph"/>
        <w:spacing w:after="0"/>
        <w:rPr>
          <w:rStyle w:val="normaltextrun"/>
          <w:sz w:val="20"/>
          <w:szCs w:val="20"/>
        </w:rPr>
      </w:pPr>
      <w:r>
        <w:rPr>
          <w:rStyle w:val="normaltextrun"/>
          <w:b/>
          <w:bCs/>
          <w:sz w:val="20"/>
          <w:szCs w:val="20"/>
        </w:rPr>
        <w:t>Proposal 1:</w:t>
      </w:r>
      <w:r>
        <w:rPr>
          <w:rStyle w:val="normaltextrun"/>
          <w:sz w:val="20"/>
          <w:szCs w:val="20"/>
        </w:rPr>
        <w:t> </w:t>
      </w:r>
      <w:r>
        <w:rPr>
          <w:rStyle w:val="normaltextrun"/>
          <w:b/>
          <w:bCs/>
          <w:sz w:val="20"/>
          <w:szCs w:val="20"/>
        </w:rPr>
        <w:t xml:space="preserve"> </w:t>
      </w:r>
      <w:r>
        <w:rPr>
          <w:rStyle w:val="normaltextrun"/>
          <w:i/>
          <w:iCs/>
          <w:sz w:val="20"/>
          <w:szCs w:val="20"/>
        </w:rPr>
        <w:t xml:space="preserve">Deprioritize the discussion related to RF specification impacts for Transparent scheme in Rel-18 CE </w:t>
      </w:r>
    </w:p>
    <w:p w14:paraId="3097F93E" w14:textId="77777777"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164655D1" w14:textId="152B8316" w:rsidR="009F3C92" w:rsidRDefault="009F3C92" w:rsidP="009F3C92">
      <w:pPr>
        <w:pStyle w:val="Heading1"/>
        <w:rPr>
          <w:rStyle w:val="normaltextrun"/>
        </w:rPr>
      </w:pPr>
      <w:r>
        <w:lastRenderedPageBreak/>
        <w:t>3</w:t>
      </w:r>
      <w:r>
        <w:tab/>
        <w:t>Discussion, non-transparent schemes</w:t>
      </w:r>
    </w:p>
    <w:p w14:paraId="064B6AA1" w14:textId="77777777"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4FD4DB91" w14:textId="4F7D8AAB" w:rsidR="00871C2B" w:rsidRDefault="009F3C92" w:rsidP="00871C2B">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rPr>
        <w:t>3</w:t>
      </w:r>
      <w:r w:rsidR="00871C2B" w:rsidRPr="3E99E874">
        <w:rPr>
          <w:rStyle w:val="normaltextrun"/>
          <w:rFonts w:ascii="Arial" w:hAnsi="Arial" w:cs="Arial"/>
        </w:rPr>
        <w:t>.1 Spectrum flatness requirements for FDSS with spectrum extension</w:t>
      </w:r>
      <w:r w:rsidR="00871C2B" w:rsidRPr="3E99E874">
        <w:rPr>
          <w:rStyle w:val="eop"/>
          <w:rFonts w:ascii="Arial" w:hAnsi="Arial" w:cs="Arial"/>
        </w:rPr>
        <w:t> </w:t>
      </w:r>
    </w:p>
    <w:p w14:paraId="33F83666" w14:textId="77777777" w:rsidR="00871C2B" w:rsidRDefault="00871C2B" w:rsidP="00871C2B">
      <w:pPr>
        <w:pStyle w:val="paragraph"/>
        <w:spacing w:before="0" w:beforeAutospacing="0" w:after="0" w:afterAutospacing="0"/>
        <w:textAlignment w:val="baseline"/>
        <w:rPr>
          <w:rStyle w:val="normaltextrun"/>
          <w:sz w:val="20"/>
          <w:szCs w:val="20"/>
        </w:rPr>
      </w:pPr>
    </w:p>
    <w:p w14:paraId="544BB009" w14:textId="77777777" w:rsidR="00871C2B" w:rsidRDefault="00871C2B" w:rsidP="00871C2B">
      <w:pPr>
        <w:jc w:val="both"/>
        <w:rPr>
          <w:rFonts w:cs="Arial"/>
          <w:color w:val="000000" w:themeColor="text1"/>
        </w:rPr>
      </w:pPr>
      <w:r>
        <w:rPr>
          <w:rFonts w:cs="Arial"/>
          <w:color w:val="000000" w:themeColor="text1"/>
        </w:rPr>
        <w:t>Current NR</w:t>
      </w:r>
      <w:r w:rsidRPr="00E32556">
        <w:rPr>
          <w:rFonts w:cs="Arial"/>
          <w:color w:val="000000" w:themeColor="text1"/>
        </w:rPr>
        <w:t xml:space="preserve"> support</w:t>
      </w:r>
      <w:r>
        <w:rPr>
          <w:rFonts w:cs="Arial"/>
          <w:color w:val="000000" w:themeColor="text1"/>
        </w:rPr>
        <w:t>s</w:t>
      </w:r>
      <w:r w:rsidRPr="00E32556">
        <w:rPr>
          <w:rFonts w:cs="Arial"/>
          <w:color w:val="000000" w:themeColor="text1"/>
        </w:rPr>
        <w:t xml:space="preserve"> FDSS without spectral extension for pi/2 BPSK. The exact FDSS function is not defined in the standard, but the performance requirements are specified to define the boundary conditions to the implementation. Thus, the standard allows for vendors to do their own implementation and performance optimizations, and the system performance is tried to be guaranteed by means of minimum requirements related to spectral flatness, in-band/out-of-band emission, and EVM.</w:t>
      </w:r>
    </w:p>
    <w:p w14:paraId="76AD1FF5" w14:textId="7BE8C757" w:rsidR="00871C2B" w:rsidRDefault="00871C2B" w:rsidP="00871C2B">
      <w:pPr>
        <w:jc w:val="both"/>
        <w:rPr>
          <w:rFonts w:cs="Arial"/>
          <w:color w:val="000000" w:themeColor="text1"/>
        </w:rPr>
      </w:pPr>
      <w:r>
        <w:rPr>
          <w:rFonts w:cs="Arial"/>
          <w:color w:val="000000" w:themeColor="text1"/>
        </w:rPr>
        <w:t>In the current specs,</w:t>
      </w:r>
      <w:r w:rsidRPr="00E32556">
        <w:rPr>
          <w:rFonts w:cs="Arial"/>
          <w:color w:val="000000" w:themeColor="text1"/>
        </w:rPr>
        <w:t xml:space="preserve"> EVM equalizer flatness is used for setting the UE Tx spectral flatness requirements for pi/2-BPSK with spectral shaping. The peak-to-peak variation of the EVM equalizer coefficients contained within the frequency range of the uplink allocation is not allowed to exceed the limits defined in the specifications. The spectral flatness requirement when spectral shaping is used for pi/2-BPSK (without spectral extension) is defined for two frequency ranges that divide the allocation in two equal-size parts. This is illustrated with related parameters X1 and X2 in </w:t>
      </w:r>
      <w:r>
        <w:rPr>
          <w:rFonts w:cs="Arial"/>
          <w:color w:val="000000" w:themeColor="text1"/>
        </w:rPr>
        <w:t>Figure 1.</w:t>
      </w:r>
    </w:p>
    <w:p w14:paraId="6AB00046" w14:textId="77777777" w:rsidR="00871C2B" w:rsidRDefault="00871C2B" w:rsidP="00871C2B">
      <w:pPr>
        <w:keepNext/>
        <w:jc w:val="center"/>
      </w:pPr>
      <w:r w:rsidRPr="00D072D6">
        <w:rPr>
          <w:lang w:val="en-US"/>
        </w:rPr>
        <w:object w:dxaOrig="8840" w:dyaOrig="4880" w14:anchorId="725C0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174pt" o:ole="">
            <v:imagedata r:id="rId13" o:title=""/>
          </v:shape>
          <o:OLEObject Type="Embed" ProgID="Visio.Drawing.15" ShapeID="_x0000_i1025" DrawAspect="Content" ObjectID="_1729322400" r:id="rId14"/>
        </w:object>
      </w:r>
    </w:p>
    <w:p w14:paraId="7D076A72" w14:textId="5408D9D2" w:rsidR="00871C2B" w:rsidRPr="00FA0C8A" w:rsidRDefault="00871C2B" w:rsidP="00871C2B">
      <w:pPr>
        <w:pStyle w:val="Caption"/>
        <w:spacing w:before="0" w:after="0"/>
        <w:jc w:val="center"/>
        <w:rPr>
          <w:rFonts w:ascii="Times New Roman" w:hAnsi="Times New Roman" w:cs="Times New Roman"/>
          <w:b w:val="0"/>
          <w:bCs/>
          <w:color w:val="000000" w:themeColor="text1"/>
          <w:sz w:val="20"/>
          <w:szCs w:val="20"/>
        </w:rPr>
      </w:pPr>
      <w:r w:rsidRPr="00EE3982">
        <w:rPr>
          <w:rFonts w:ascii="Times New Roman" w:hAnsi="Times New Roman" w:cs="Times New Roman"/>
          <w:b w:val="0"/>
          <w:bCs/>
          <w:sz w:val="20"/>
          <w:szCs w:val="20"/>
        </w:rPr>
        <w:t xml:space="preserve">Figure </w:t>
      </w:r>
      <w:r w:rsidRPr="00EE3982">
        <w:rPr>
          <w:rFonts w:ascii="Times New Roman" w:hAnsi="Times New Roman" w:cs="Times New Roman"/>
          <w:b w:val="0"/>
          <w:bCs/>
          <w:sz w:val="20"/>
          <w:szCs w:val="20"/>
        </w:rPr>
        <w:fldChar w:fldCharType="begin"/>
      </w:r>
      <w:r w:rsidRPr="00EE3982">
        <w:rPr>
          <w:rFonts w:ascii="Times New Roman" w:hAnsi="Times New Roman" w:cs="Times New Roman"/>
          <w:b w:val="0"/>
          <w:bCs/>
          <w:sz w:val="20"/>
          <w:szCs w:val="20"/>
        </w:rPr>
        <w:instrText xml:space="preserve"> SEQ Figure \* ARABIC </w:instrText>
      </w:r>
      <w:r w:rsidRPr="00EE3982">
        <w:rPr>
          <w:rFonts w:ascii="Times New Roman" w:hAnsi="Times New Roman" w:cs="Times New Roman"/>
          <w:b w:val="0"/>
          <w:bCs/>
          <w:sz w:val="20"/>
          <w:szCs w:val="20"/>
        </w:rPr>
        <w:fldChar w:fldCharType="separate"/>
      </w:r>
      <w:r>
        <w:rPr>
          <w:rFonts w:ascii="Times New Roman" w:hAnsi="Times New Roman" w:cs="Times New Roman"/>
          <w:b w:val="0"/>
          <w:bCs/>
          <w:noProof/>
          <w:sz w:val="20"/>
          <w:szCs w:val="20"/>
        </w:rPr>
        <w:t>1</w:t>
      </w:r>
      <w:r w:rsidRPr="00EE3982">
        <w:rPr>
          <w:rFonts w:ascii="Times New Roman" w:hAnsi="Times New Roman" w:cs="Times New Roman"/>
          <w:b w:val="0"/>
          <w:bCs/>
          <w:sz w:val="20"/>
          <w:szCs w:val="20"/>
        </w:rPr>
        <w:fldChar w:fldCharType="end"/>
      </w:r>
      <w:r w:rsidRPr="00FA0C8A">
        <w:rPr>
          <w:rFonts w:ascii="Times New Roman" w:hAnsi="Times New Roman" w:cs="Times New Roman"/>
          <w:sz w:val="20"/>
          <w:szCs w:val="20"/>
        </w:rPr>
        <w:t xml:space="preserve">. </w:t>
      </w:r>
      <w:r w:rsidRPr="00FA0C8A">
        <w:rPr>
          <w:rFonts w:ascii="Times New Roman" w:hAnsi="Times New Roman" w:cs="Times New Roman"/>
          <w:b w:val="0"/>
          <w:bCs/>
          <w:sz w:val="20"/>
          <w:szCs w:val="20"/>
        </w:rPr>
        <w:t>The limits for EVM equalizer spectral flatness requirements with the maximum allowed variation (TS 38.101-1)</w:t>
      </w:r>
    </w:p>
    <w:p w14:paraId="208BA2A2" w14:textId="77777777" w:rsidR="00871C2B" w:rsidRDefault="00871C2B" w:rsidP="00871C2B">
      <w:pPr>
        <w:jc w:val="both"/>
        <w:rPr>
          <w:rFonts w:cs="Arial"/>
          <w:color w:val="000000" w:themeColor="text1"/>
        </w:rPr>
      </w:pPr>
    </w:p>
    <w:p w14:paraId="27EAE736" w14:textId="77777777" w:rsidR="00871C2B" w:rsidRDefault="00871C2B" w:rsidP="00871C2B">
      <w:pPr>
        <w:jc w:val="both"/>
        <w:rPr>
          <w:rFonts w:cs="Arial"/>
          <w:color w:val="000000" w:themeColor="text1"/>
        </w:rPr>
      </w:pPr>
      <w:r>
        <w:rPr>
          <w:rFonts w:cs="Arial"/>
          <w:color w:val="000000" w:themeColor="text1"/>
        </w:rPr>
        <w:t xml:space="preserve">When considering the Rel-18 scenario, we think spectral flatness requirements defined for pi/2 BPSK (in Rel-17) need to be updated to cover also the QPSK scenario with shaping and extension. </w:t>
      </w:r>
    </w:p>
    <w:p w14:paraId="79B4CB98" w14:textId="7117E1ED" w:rsidR="00871C2B" w:rsidRPr="00620E2C" w:rsidRDefault="00871C2B" w:rsidP="00871C2B">
      <w:pPr>
        <w:pStyle w:val="ListParagraph"/>
        <w:numPr>
          <w:ilvl w:val="0"/>
          <w:numId w:val="17"/>
        </w:numPr>
        <w:jc w:val="both"/>
        <w:rPr>
          <w:rFonts w:cs="Arial"/>
          <w:color w:val="000000" w:themeColor="text1"/>
        </w:rPr>
      </w:pPr>
      <w:r w:rsidRPr="00B01BFD">
        <w:rPr>
          <w:rFonts w:cs="Arial"/>
          <w:color w:val="000000" w:themeColor="text1"/>
        </w:rPr>
        <w:t xml:space="preserve">In one approach, the current </w:t>
      </w:r>
      <w:r>
        <w:rPr>
          <w:rFonts w:cs="Arial"/>
          <w:color w:val="000000" w:themeColor="text1"/>
        </w:rPr>
        <w:t>ranges</w:t>
      </w:r>
      <w:r w:rsidRPr="00B01BFD">
        <w:rPr>
          <w:rFonts w:cs="Arial"/>
          <w:color w:val="000000" w:themeColor="text1"/>
        </w:rPr>
        <w:t xml:space="preserve"> defined for pi/2 BPSK can be applied as such for the total allocation (</w:t>
      </w:r>
      <w:proofErr w:type="spellStart"/>
      <w:r w:rsidRPr="00B01BFD">
        <w:rPr>
          <w:rFonts w:cs="Arial"/>
          <w:color w:val="000000" w:themeColor="text1"/>
        </w:rPr>
        <w:t>Inband</w:t>
      </w:r>
      <w:proofErr w:type="spellEnd"/>
      <w:r w:rsidRPr="00B01BFD">
        <w:rPr>
          <w:rFonts w:cs="Arial"/>
          <w:color w:val="000000" w:themeColor="text1"/>
        </w:rPr>
        <w:t xml:space="preserve"> + Excess band)</w:t>
      </w:r>
      <w:r>
        <w:t xml:space="preserve">. This approach is illustrated in Figure </w:t>
      </w:r>
      <w:r w:rsidR="00D3367C">
        <w:t>2</w:t>
      </w:r>
      <w:r>
        <w:t>.</w:t>
      </w:r>
    </w:p>
    <w:p w14:paraId="27F38347" w14:textId="77777777" w:rsidR="00871C2B" w:rsidRPr="00C0708E" w:rsidRDefault="00871C2B" w:rsidP="00871C2B">
      <w:pPr>
        <w:pStyle w:val="ListParagraph"/>
        <w:numPr>
          <w:ilvl w:val="0"/>
          <w:numId w:val="17"/>
        </w:numPr>
        <w:jc w:val="both"/>
        <w:rPr>
          <w:rFonts w:cs="Arial"/>
          <w:color w:val="000000" w:themeColor="text1"/>
        </w:rPr>
      </w:pPr>
      <w:r>
        <w:t xml:space="preserve">In another approach, </w:t>
      </w:r>
      <w:r w:rsidRPr="00620E2C">
        <w:rPr>
          <w:rFonts w:cs="Arial"/>
          <w:color w:val="000000" w:themeColor="text1"/>
        </w:rPr>
        <w:t>the first and the second range may define the EVM equalizer spectral flatness requirements similarly as in Rel-17 (</w:t>
      </w:r>
      <w:proofErr w:type="gramStart"/>
      <w:r w:rsidRPr="00620E2C">
        <w:rPr>
          <w:rFonts w:cs="Arial"/>
          <w:color w:val="000000" w:themeColor="text1"/>
        </w:rPr>
        <w:t>i.e.</w:t>
      </w:r>
      <w:proofErr w:type="gramEnd"/>
      <w:r w:rsidRPr="00620E2C">
        <w:rPr>
          <w:rFonts w:cs="Arial"/>
          <w:color w:val="000000" w:themeColor="text1"/>
        </w:rPr>
        <w:t xml:space="preserve"> only for </w:t>
      </w:r>
      <w:proofErr w:type="spellStart"/>
      <w:r w:rsidRPr="00620E2C">
        <w:rPr>
          <w:rFonts w:cs="Arial"/>
          <w:color w:val="000000" w:themeColor="text1"/>
        </w:rPr>
        <w:t>inband</w:t>
      </w:r>
      <w:proofErr w:type="spellEnd"/>
      <w:r w:rsidRPr="00620E2C">
        <w:rPr>
          <w:rFonts w:cs="Arial"/>
          <w:color w:val="000000" w:themeColor="text1"/>
        </w:rPr>
        <w:t>)</w:t>
      </w:r>
      <w:r>
        <w:rPr>
          <w:rFonts w:cs="Arial"/>
          <w:color w:val="000000" w:themeColor="text1"/>
        </w:rPr>
        <w:t>. This can be made by means</w:t>
      </w:r>
      <w:r w:rsidRPr="00620E2C">
        <w:rPr>
          <w:rFonts w:cs="Arial"/>
          <w:color w:val="000000" w:themeColor="text1"/>
        </w:rPr>
        <w:t xml:space="preserve"> of</w:t>
      </w:r>
      <w:r>
        <w:rPr>
          <w:rFonts w:cs="Arial"/>
          <w:color w:val="000000" w:themeColor="text1"/>
        </w:rPr>
        <w:t xml:space="preserve"> three parameters </w:t>
      </w:r>
      <w:proofErr w:type="gramStart"/>
      <w:r>
        <w:rPr>
          <w:rFonts w:cs="Arial"/>
          <w:color w:val="000000" w:themeColor="text1"/>
        </w:rPr>
        <w:t>similar to</w:t>
      </w:r>
      <w:proofErr w:type="gramEnd"/>
      <w:r w:rsidRPr="00620E2C">
        <w:rPr>
          <w:rFonts w:cs="Arial"/>
          <w:color w:val="000000" w:themeColor="text1"/>
        </w:rPr>
        <w:t xml:space="preserve"> X, X1, and X2. </w:t>
      </w:r>
      <w:r>
        <w:rPr>
          <w:rFonts w:cs="Arial"/>
          <w:color w:val="000000" w:themeColor="text1"/>
        </w:rPr>
        <w:t>On top of that,</w:t>
      </w:r>
      <w:r w:rsidRPr="00620E2C">
        <w:rPr>
          <w:rFonts w:cs="Arial"/>
          <w:color w:val="000000" w:themeColor="text1"/>
        </w:rPr>
        <w:t xml:space="preserve"> </w:t>
      </w:r>
      <w:r>
        <w:rPr>
          <w:rFonts w:cs="Arial"/>
          <w:color w:val="000000" w:themeColor="text1"/>
        </w:rPr>
        <w:t xml:space="preserve">the </w:t>
      </w:r>
      <w:r w:rsidRPr="00620E2C">
        <w:rPr>
          <w:rFonts w:cs="Arial"/>
          <w:color w:val="000000" w:themeColor="text1"/>
        </w:rPr>
        <w:t xml:space="preserve">third range </w:t>
      </w:r>
      <w:r>
        <w:rPr>
          <w:rFonts w:cs="Arial"/>
          <w:color w:val="000000" w:themeColor="text1"/>
        </w:rPr>
        <w:t xml:space="preserve">is introduced corresponding to </w:t>
      </w:r>
      <w:r w:rsidRPr="00620E2C">
        <w:rPr>
          <w:rFonts w:cs="Arial"/>
          <w:color w:val="000000" w:themeColor="text1"/>
        </w:rPr>
        <w:t>EVM equalizer spectral flatness requirements for the excess band</w:t>
      </w:r>
      <w:r>
        <w:rPr>
          <w:rFonts w:cs="Arial"/>
          <w:color w:val="000000" w:themeColor="text1"/>
        </w:rPr>
        <w:t>. This can be defined by means of</w:t>
      </w:r>
      <w:r w:rsidRPr="00620E2C">
        <w:rPr>
          <w:rFonts w:cs="Arial"/>
          <w:color w:val="000000" w:themeColor="text1"/>
        </w:rPr>
        <w:t xml:space="preserve"> </w:t>
      </w:r>
      <w:r>
        <w:rPr>
          <w:rFonts w:cs="Arial"/>
          <w:color w:val="000000" w:themeColor="text1"/>
        </w:rPr>
        <w:t xml:space="preserve">the fourth parameter </w:t>
      </w:r>
      <w:r w:rsidRPr="00620E2C">
        <w:rPr>
          <w:rFonts w:cs="Arial"/>
          <w:color w:val="000000" w:themeColor="text1"/>
        </w:rPr>
        <w:t>X3.</w:t>
      </w:r>
      <w:r>
        <w:rPr>
          <w:rFonts w:cs="Arial"/>
          <w:color w:val="000000" w:themeColor="text1"/>
        </w:rPr>
        <w:t xml:space="preserve"> </w:t>
      </w:r>
      <w:r w:rsidRPr="00C0708E">
        <w:rPr>
          <w:rFonts w:cs="Arial"/>
          <w:color w:val="000000" w:themeColor="text1"/>
        </w:rPr>
        <w:t xml:space="preserve">The third range can have more relaxed requirements </w:t>
      </w:r>
      <w:proofErr w:type="gramStart"/>
      <w:r w:rsidRPr="00C0708E">
        <w:rPr>
          <w:rFonts w:cs="Arial"/>
          <w:color w:val="000000" w:themeColor="text1"/>
        </w:rPr>
        <w:t>due to the fact that</w:t>
      </w:r>
      <w:proofErr w:type="gramEnd"/>
      <w:r w:rsidRPr="00C0708E">
        <w:rPr>
          <w:rFonts w:cs="Arial"/>
          <w:color w:val="000000" w:themeColor="text1"/>
        </w:rPr>
        <w:t xml:space="preserve"> the excess band is not primarily carrying the (non-redundant) information, but rather it’s a partial copy of some of the in-band subcarriers (frequency-domain </w:t>
      </w:r>
      <w:r>
        <w:rPr>
          <w:rFonts w:cs="Arial"/>
          <w:color w:val="000000" w:themeColor="text1"/>
        </w:rPr>
        <w:t>RE</w:t>
      </w:r>
      <w:r w:rsidRPr="00C0708E">
        <w:rPr>
          <w:rFonts w:cs="Arial"/>
          <w:color w:val="000000" w:themeColor="text1"/>
        </w:rPr>
        <w:t xml:space="preserve">s), which may or may not be used at the </w:t>
      </w:r>
      <w:proofErr w:type="spellStart"/>
      <w:r w:rsidRPr="00C0708E">
        <w:rPr>
          <w:rFonts w:cs="Arial"/>
          <w:color w:val="000000" w:themeColor="text1"/>
        </w:rPr>
        <w:t>gNB</w:t>
      </w:r>
      <w:proofErr w:type="spellEnd"/>
      <w:r w:rsidRPr="00C0708E">
        <w:rPr>
          <w:rFonts w:cs="Arial"/>
          <w:color w:val="000000" w:themeColor="text1"/>
        </w:rPr>
        <w:t xml:space="preserve"> receiver.</w:t>
      </w:r>
    </w:p>
    <w:p w14:paraId="30E354DF" w14:textId="77777777" w:rsidR="00BB51E1" w:rsidRDefault="00BB51E1" w:rsidP="00871C2B">
      <w:pPr>
        <w:pStyle w:val="paragraph"/>
        <w:spacing w:before="0" w:beforeAutospacing="0" w:after="0" w:afterAutospacing="0"/>
        <w:textAlignment w:val="baseline"/>
        <w:rPr>
          <w:rStyle w:val="normaltextrun"/>
          <w:b/>
          <w:bCs/>
          <w:sz w:val="20"/>
          <w:szCs w:val="20"/>
        </w:rPr>
      </w:pPr>
    </w:p>
    <w:p w14:paraId="43FFF46A" w14:textId="72A14BBC" w:rsidR="00871C2B" w:rsidRPr="009B0405" w:rsidRDefault="00871C2B" w:rsidP="00871C2B">
      <w:pPr>
        <w:pStyle w:val="paragraph"/>
        <w:spacing w:before="0" w:beforeAutospacing="0" w:after="0" w:afterAutospacing="0"/>
        <w:textAlignment w:val="baseline"/>
        <w:rPr>
          <w:rStyle w:val="normaltextrun"/>
          <w:rFonts w:ascii="Segoe UI" w:hAnsi="Segoe UI" w:cs="Segoe UI"/>
          <w:sz w:val="18"/>
          <w:szCs w:val="18"/>
        </w:rPr>
      </w:pPr>
      <w:r>
        <w:rPr>
          <w:rStyle w:val="normaltextrun"/>
          <w:b/>
          <w:bCs/>
          <w:sz w:val="20"/>
          <w:szCs w:val="20"/>
        </w:rPr>
        <w:t xml:space="preserve">Proposal </w:t>
      </w:r>
      <w:r w:rsidR="003D4315">
        <w:rPr>
          <w:rStyle w:val="normaltextrun"/>
          <w:b/>
          <w:bCs/>
          <w:sz w:val="20"/>
          <w:szCs w:val="20"/>
        </w:rPr>
        <w:t>2</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Update spectral flatness requirements in TS 38.101-x to cover FDSS with spectrum extension with QPSK modulation. Consider the following approaches:</w:t>
      </w:r>
    </w:p>
    <w:p w14:paraId="4D505422" w14:textId="77777777" w:rsidR="00871C2B" w:rsidRPr="008E0A57" w:rsidRDefault="00871C2B" w:rsidP="00871C2B">
      <w:pPr>
        <w:pStyle w:val="paragraph"/>
        <w:numPr>
          <w:ilvl w:val="0"/>
          <w:numId w:val="15"/>
        </w:numPr>
        <w:spacing w:before="0" w:beforeAutospacing="0" w:after="0" w:afterAutospacing="0"/>
        <w:ind w:left="709" w:hanging="425"/>
        <w:textAlignment w:val="baseline"/>
        <w:rPr>
          <w:rStyle w:val="normaltextrun"/>
          <w:sz w:val="22"/>
          <w:szCs w:val="22"/>
        </w:rPr>
      </w:pPr>
      <w:r>
        <w:rPr>
          <w:rStyle w:val="normaltextrun"/>
          <w:i/>
          <w:iCs/>
          <w:sz w:val="20"/>
          <w:szCs w:val="20"/>
        </w:rPr>
        <w:t xml:space="preserve">Two ranges </w:t>
      </w:r>
      <w:r w:rsidRPr="009B0405">
        <w:rPr>
          <w:rStyle w:val="normaltextrun"/>
          <w:i/>
          <w:iCs/>
          <w:sz w:val="20"/>
          <w:szCs w:val="20"/>
        </w:rPr>
        <w:t xml:space="preserve">defined for pi/2 BPSK </w:t>
      </w:r>
      <w:r>
        <w:rPr>
          <w:rStyle w:val="normaltextrun"/>
          <w:i/>
          <w:iCs/>
          <w:sz w:val="20"/>
          <w:szCs w:val="20"/>
        </w:rPr>
        <w:t xml:space="preserve">are </w:t>
      </w:r>
      <w:r w:rsidRPr="009B0405">
        <w:rPr>
          <w:rStyle w:val="normaltextrun"/>
          <w:i/>
          <w:iCs/>
          <w:sz w:val="20"/>
          <w:szCs w:val="20"/>
        </w:rPr>
        <w:t>applied for the total allocation (</w:t>
      </w:r>
      <w:proofErr w:type="spellStart"/>
      <w:r w:rsidRPr="009B0405">
        <w:rPr>
          <w:rStyle w:val="normaltextrun"/>
          <w:i/>
          <w:iCs/>
          <w:sz w:val="20"/>
          <w:szCs w:val="20"/>
        </w:rPr>
        <w:t>Inband</w:t>
      </w:r>
      <w:proofErr w:type="spellEnd"/>
      <w:r w:rsidRPr="009B0405">
        <w:rPr>
          <w:rStyle w:val="normaltextrun"/>
          <w:i/>
          <w:iCs/>
          <w:sz w:val="20"/>
          <w:szCs w:val="20"/>
        </w:rPr>
        <w:t xml:space="preserve"> + Excess band)</w:t>
      </w:r>
    </w:p>
    <w:p w14:paraId="1DB87D16" w14:textId="77777777" w:rsidR="00871C2B" w:rsidRPr="008E0A57" w:rsidRDefault="00871C2B" w:rsidP="00871C2B">
      <w:pPr>
        <w:pStyle w:val="paragraph"/>
        <w:numPr>
          <w:ilvl w:val="0"/>
          <w:numId w:val="15"/>
        </w:numPr>
        <w:spacing w:before="0" w:beforeAutospacing="0" w:after="0" w:afterAutospacing="0"/>
        <w:ind w:left="709" w:hanging="425"/>
        <w:textAlignment w:val="baseline"/>
        <w:rPr>
          <w:rStyle w:val="normaltextrun"/>
          <w:sz w:val="22"/>
          <w:szCs w:val="22"/>
        </w:rPr>
      </w:pPr>
      <w:r>
        <w:rPr>
          <w:rStyle w:val="normaltextrun"/>
          <w:i/>
          <w:iCs/>
          <w:sz w:val="20"/>
          <w:szCs w:val="20"/>
        </w:rPr>
        <w:t xml:space="preserve">Two ranges defined for pi/2 BPSK are applied for the </w:t>
      </w:r>
      <w:proofErr w:type="spellStart"/>
      <w:r>
        <w:rPr>
          <w:rStyle w:val="normaltextrun"/>
          <w:i/>
          <w:iCs/>
          <w:sz w:val="20"/>
          <w:szCs w:val="20"/>
        </w:rPr>
        <w:t>Inband</w:t>
      </w:r>
      <w:proofErr w:type="spellEnd"/>
      <w:r>
        <w:rPr>
          <w:rStyle w:val="normaltextrun"/>
          <w:i/>
          <w:iCs/>
          <w:sz w:val="20"/>
          <w:szCs w:val="20"/>
        </w:rPr>
        <w:t xml:space="preserve"> signal. The third range with a new parameter X3 is introduced for Excess band.</w:t>
      </w:r>
    </w:p>
    <w:p w14:paraId="1FC8944A" w14:textId="3DA1C34A"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2B515E56" w14:textId="161FB962" w:rsidR="00D3367C" w:rsidRDefault="00D3367C" w:rsidP="00D3367C">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noProof/>
        </w:rPr>
        <w:lastRenderedPageBreak/>
        <w:drawing>
          <wp:inline distT="0" distB="0" distL="0" distR="0" wp14:anchorId="4ABF634D" wp14:editId="741649F2">
            <wp:extent cx="2997835" cy="2917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7835" cy="2917825"/>
                    </a:xfrm>
                    <a:prstGeom prst="rect">
                      <a:avLst/>
                    </a:prstGeom>
                    <a:noFill/>
                    <a:ln>
                      <a:noFill/>
                    </a:ln>
                  </pic:spPr>
                </pic:pic>
              </a:graphicData>
            </a:graphic>
          </wp:inline>
        </w:drawing>
      </w:r>
      <w:r>
        <w:rPr>
          <w:rStyle w:val="eop"/>
          <w:sz w:val="20"/>
          <w:szCs w:val="20"/>
        </w:rPr>
        <w:t> </w:t>
      </w:r>
    </w:p>
    <w:p w14:paraId="6B9CC927" w14:textId="5D42B58B" w:rsidR="00D3367C" w:rsidRDefault="00D3367C" w:rsidP="00D3367C">
      <w:pPr>
        <w:pStyle w:val="paragraph"/>
        <w:spacing w:before="0" w:beforeAutospacing="0" w:after="0" w:afterAutospacing="0"/>
        <w:jc w:val="center"/>
        <w:textAlignment w:val="baseline"/>
        <w:rPr>
          <w:rFonts w:ascii="Segoe UI" w:hAnsi="Segoe UI" w:cs="Segoe UI"/>
          <w:b/>
          <w:bCs/>
          <w:sz w:val="18"/>
          <w:szCs w:val="18"/>
        </w:rPr>
      </w:pPr>
      <w:r w:rsidRPr="00D3367C">
        <w:rPr>
          <w:rStyle w:val="normaltextrun"/>
          <w:sz w:val="20"/>
          <w:szCs w:val="20"/>
          <w:lang w:val="en-US"/>
        </w:rPr>
        <w:t xml:space="preserve">Figure </w:t>
      </w:r>
      <w:r>
        <w:rPr>
          <w:rStyle w:val="normaltextrun"/>
          <w:color w:val="000000"/>
          <w:sz w:val="20"/>
          <w:szCs w:val="20"/>
          <w:shd w:val="clear" w:color="auto" w:fill="E1E3E6"/>
          <w:lang w:val="en-US"/>
        </w:rPr>
        <w:t>2</w:t>
      </w:r>
      <w:r w:rsidRPr="00D3367C">
        <w:rPr>
          <w:rStyle w:val="normaltextrun"/>
          <w:sz w:val="20"/>
          <w:szCs w:val="20"/>
          <w:lang w:val="en-US"/>
        </w:rPr>
        <w:t>.</w:t>
      </w:r>
      <w:r>
        <w:rPr>
          <w:rStyle w:val="normaltextrun"/>
          <w:sz w:val="20"/>
          <w:szCs w:val="20"/>
          <w:lang w:val="en-US"/>
        </w:rPr>
        <w:t xml:space="preserve"> Positive side of the frequency-domain allocation with different spectrum extensions highlighted.</w:t>
      </w:r>
      <w:r>
        <w:rPr>
          <w:rStyle w:val="eop"/>
          <w:b/>
          <w:bCs/>
          <w:sz w:val="20"/>
          <w:szCs w:val="20"/>
        </w:rPr>
        <w:t> </w:t>
      </w:r>
    </w:p>
    <w:p w14:paraId="01CDB42B" w14:textId="4B8597A2" w:rsidR="00D3367C" w:rsidRDefault="00D3367C" w:rsidP="00871C2B">
      <w:pPr>
        <w:pStyle w:val="paragraph"/>
        <w:spacing w:before="0" w:beforeAutospacing="0" w:after="0" w:afterAutospacing="0"/>
        <w:ind w:left="1410" w:hanging="1410"/>
        <w:textAlignment w:val="baseline"/>
        <w:rPr>
          <w:rStyle w:val="normaltextrun"/>
          <w:rFonts w:ascii="Arial" w:hAnsi="Arial" w:cs="Arial"/>
        </w:rPr>
      </w:pPr>
    </w:p>
    <w:p w14:paraId="51C6B0B9" w14:textId="77777777" w:rsidR="00D3367C" w:rsidRDefault="00D3367C" w:rsidP="00871C2B">
      <w:pPr>
        <w:pStyle w:val="paragraph"/>
        <w:spacing w:before="0" w:beforeAutospacing="0" w:after="0" w:afterAutospacing="0"/>
        <w:ind w:left="1410" w:hanging="1410"/>
        <w:textAlignment w:val="baseline"/>
        <w:rPr>
          <w:rStyle w:val="normaltextrun"/>
          <w:rFonts w:ascii="Arial" w:hAnsi="Arial" w:cs="Arial"/>
        </w:rPr>
      </w:pPr>
    </w:p>
    <w:p w14:paraId="6F23B730" w14:textId="276C97E5" w:rsidR="00955E81" w:rsidRPr="00C33A1B" w:rsidRDefault="00955E81" w:rsidP="00C33A1B">
      <w:pPr>
        <w:spacing w:after="0"/>
        <w:rPr>
          <w:rFonts w:eastAsia="Yu Mincho"/>
          <w:i/>
          <w:color w:val="0070C0"/>
          <w:lang w:val="en-US" w:eastAsia="zh-CN"/>
        </w:rPr>
      </w:pPr>
      <w:r>
        <w:rPr>
          <w:rStyle w:val="normaltextrun"/>
        </w:rPr>
        <w:t xml:space="preserve">One of the key objectives for the MPR/PAR to identify shaping filter characteristics to maximize the net gain, </w:t>
      </w:r>
      <w:proofErr w:type="gramStart"/>
      <w:r>
        <w:rPr>
          <w:rStyle w:val="normaltextrun"/>
        </w:rPr>
        <w:t>i.e.</w:t>
      </w:r>
      <w:proofErr w:type="gramEnd"/>
      <w:r>
        <w:rPr>
          <w:rStyle w:val="normaltextrun"/>
        </w:rPr>
        <w:t xml:space="preserve"> providing good Tx performance while ensuring good and robust BS receiver performance. As agreed in RAN4 #104bis-e “</w:t>
      </w:r>
      <w:r w:rsidRPr="00C33A1B">
        <w:rPr>
          <w:i/>
          <w:iCs/>
          <w:color w:val="0070C0"/>
          <w:lang w:eastAsia="zh-CN"/>
        </w:rPr>
        <w:t>Actual conclusion of the MPR/PAR reduction methods should be based on net coverage gain results combining transmitter and receiver performance</w:t>
      </w:r>
      <w:r>
        <w:rPr>
          <w:color w:val="0070C0"/>
          <w:lang w:eastAsia="zh-CN"/>
        </w:rPr>
        <w:t>.”</w:t>
      </w:r>
      <w:r>
        <w:rPr>
          <w:rStyle w:val="normaltextrun"/>
        </w:rPr>
        <w:t xml:space="preserve"> Based on the</w:t>
      </w:r>
      <w:r w:rsidR="004F4491">
        <w:rPr>
          <w:rStyle w:val="normaltextrun"/>
        </w:rPr>
        <w:t xml:space="preserve"> current</w:t>
      </w:r>
      <w:r>
        <w:rPr>
          <w:rStyle w:val="normaltextrun"/>
        </w:rPr>
        <w:t xml:space="preserve"> </w:t>
      </w:r>
      <w:r w:rsidR="004F4491">
        <w:rPr>
          <w:rStyle w:val="normaltextrun"/>
        </w:rPr>
        <w:t xml:space="preserve">net gain </w:t>
      </w:r>
      <w:r>
        <w:rPr>
          <w:rStyle w:val="normaltextrun"/>
        </w:rPr>
        <w:t>result</w:t>
      </w:r>
      <w:r w:rsidR="004F4491">
        <w:rPr>
          <w:rStyle w:val="normaltextrun"/>
        </w:rPr>
        <w:t>s [</w:t>
      </w:r>
      <w:r w:rsidR="00C33A1B">
        <w:rPr>
          <w:rStyle w:val="normaltextrun"/>
        </w:rPr>
        <w:t>5</w:t>
      </w:r>
      <w:r w:rsidR="004F4491">
        <w:rPr>
          <w:rStyle w:val="normaltextrun"/>
        </w:rPr>
        <w:t>]</w:t>
      </w:r>
      <w:r>
        <w:rPr>
          <w:rStyle w:val="normaltextrun"/>
        </w:rPr>
        <w:t xml:space="preserve"> we draw the following observation:</w:t>
      </w:r>
      <w:r>
        <w:rPr>
          <w:rStyle w:val="eop"/>
        </w:rPr>
        <w:t> </w:t>
      </w:r>
    </w:p>
    <w:p w14:paraId="48379AA8" w14:textId="77777777" w:rsidR="00955E81" w:rsidRPr="0070787E" w:rsidRDefault="00955E81" w:rsidP="00C33A1B">
      <w:pPr>
        <w:pStyle w:val="paragraph"/>
        <w:numPr>
          <w:ilvl w:val="0"/>
          <w:numId w:val="25"/>
        </w:numPr>
        <w:spacing w:before="0" w:beforeAutospacing="0" w:after="0" w:afterAutospacing="0"/>
        <w:textAlignment w:val="baseline"/>
        <w:rPr>
          <w:rStyle w:val="normaltextrun"/>
          <w:sz w:val="22"/>
          <w:szCs w:val="22"/>
          <w:lang w:val="en-FI"/>
        </w:rPr>
      </w:pPr>
      <w:r>
        <w:rPr>
          <w:rStyle w:val="normaltextrun"/>
          <w:sz w:val="20"/>
          <w:szCs w:val="20"/>
        </w:rPr>
        <w:t>Small RB allocations and high coding rates favour less aggressive filters</w:t>
      </w:r>
    </w:p>
    <w:p w14:paraId="1835005E" w14:textId="77777777" w:rsidR="00955E81" w:rsidRPr="0070787E" w:rsidRDefault="00955E81" w:rsidP="00C33A1B">
      <w:pPr>
        <w:pStyle w:val="paragraph"/>
        <w:numPr>
          <w:ilvl w:val="0"/>
          <w:numId w:val="24"/>
        </w:numPr>
        <w:spacing w:before="0" w:beforeAutospacing="0" w:after="0" w:afterAutospacing="0"/>
        <w:textAlignment w:val="baseline"/>
        <w:rPr>
          <w:rStyle w:val="normaltextrun"/>
          <w:sz w:val="22"/>
          <w:szCs w:val="22"/>
          <w:lang w:val="en-FI"/>
        </w:rPr>
      </w:pPr>
      <w:r>
        <w:rPr>
          <w:rStyle w:val="normaltextrun"/>
          <w:sz w:val="20"/>
          <w:szCs w:val="20"/>
        </w:rPr>
        <w:t>Large RB allocations and small coding rates favour more aggressive filters</w:t>
      </w:r>
    </w:p>
    <w:p w14:paraId="445BC7C0" w14:textId="77777777" w:rsidR="00955E81" w:rsidRDefault="00955E81" w:rsidP="00955E81">
      <w:pPr>
        <w:pStyle w:val="paragraph"/>
        <w:spacing w:before="0" w:beforeAutospacing="0" w:after="0" w:afterAutospacing="0"/>
        <w:ind w:left="720"/>
        <w:textAlignment w:val="baseline"/>
        <w:rPr>
          <w:rFonts w:ascii="Segoe UI" w:hAnsi="Segoe UI" w:cs="Segoe UI"/>
          <w:sz w:val="18"/>
          <w:szCs w:val="18"/>
        </w:rPr>
      </w:pPr>
      <w:r>
        <w:rPr>
          <w:rStyle w:val="eop"/>
          <w:sz w:val="20"/>
          <w:szCs w:val="20"/>
        </w:rPr>
        <w:t> </w:t>
      </w:r>
    </w:p>
    <w:p w14:paraId="100AF409" w14:textId="60BA6654" w:rsidR="00955E81" w:rsidRDefault="00955E81" w:rsidP="00955E81">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Based on that, and </w:t>
      </w:r>
      <w:proofErr w:type="gramStart"/>
      <w:r>
        <w:rPr>
          <w:rStyle w:val="normaltextrun"/>
          <w:sz w:val="20"/>
          <w:szCs w:val="20"/>
        </w:rPr>
        <w:t>in order to</w:t>
      </w:r>
      <w:proofErr w:type="gramEnd"/>
      <w:r>
        <w:rPr>
          <w:rStyle w:val="normaltextrun"/>
          <w:sz w:val="20"/>
          <w:szCs w:val="20"/>
        </w:rPr>
        <w:t xml:space="preserve"> maximize the net gain in different scenarios, we think that it makes sense to consider two set of spectrum flatness requirements</w:t>
      </w:r>
      <w:r w:rsidR="00D3367C">
        <w:rPr>
          <w:rStyle w:val="normaltextrun"/>
          <w:sz w:val="20"/>
          <w:szCs w:val="20"/>
        </w:rPr>
        <w:t>,</w:t>
      </w:r>
      <w:r w:rsidR="0064324D">
        <w:rPr>
          <w:rStyle w:val="normaltextrun"/>
          <w:sz w:val="20"/>
          <w:szCs w:val="20"/>
        </w:rPr>
        <w:t xml:space="preserve"> current and tighter. </w:t>
      </w:r>
      <w:r>
        <w:rPr>
          <w:rStyle w:val="normaltextrun"/>
          <w:sz w:val="20"/>
          <w:szCs w:val="20"/>
        </w:rPr>
        <w:t xml:space="preserve"> </w:t>
      </w:r>
    </w:p>
    <w:p w14:paraId="0F40A43C" w14:textId="77777777" w:rsidR="00955E81" w:rsidRDefault="00955E81" w:rsidP="00955E81">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3DE956A8" w14:textId="4E733DA4" w:rsidR="00955E81" w:rsidRDefault="00955E81" w:rsidP="00955E81">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 xml:space="preserve">Proposal </w:t>
      </w:r>
      <w:r w:rsidR="0064324D">
        <w:rPr>
          <w:rStyle w:val="normaltextrun"/>
          <w:b/>
          <w:bCs/>
          <w:sz w:val="20"/>
          <w:szCs w:val="20"/>
        </w:rPr>
        <w:t>3</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Consider two set of spectrum flatness requirements:</w:t>
      </w:r>
      <w:r>
        <w:rPr>
          <w:rStyle w:val="eop"/>
          <w:sz w:val="20"/>
          <w:szCs w:val="20"/>
        </w:rPr>
        <w:t> </w:t>
      </w:r>
    </w:p>
    <w:p w14:paraId="3BAE4219" w14:textId="3A7E9212" w:rsidR="00955E81" w:rsidRDefault="00955E81" w:rsidP="00C33A1B">
      <w:pPr>
        <w:pStyle w:val="paragraph"/>
        <w:numPr>
          <w:ilvl w:val="0"/>
          <w:numId w:val="24"/>
        </w:numPr>
        <w:spacing w:before="0" w:beforeAutospacing="0" w:after="0" w:afterAutospacing="0"/>
        <w:textAlignment w:val="baseline"/>
        <w:rPr>
          <w:sz w:val="22"/>
          <w:szCs w:val="22"/>
        </w:rPr>
      </w:pPr>
      <w:r>
        <w:rPr>
          <w:rStyle w:val="normaltextrun"/>
          <w:i/>
          <w:iCs/>
          <w:sz w:val="20"/>
          <w:szCs w:val="20"/>
        </w:rPr>
        <w:t xml:space="preserve">Current requirements defined for pi/2 BPSK </w:t>
      </w:r>
      <w:r w:rsidR="0064324D">
        <w:rPr>
          <w:rStyle w:val="normaltextrun"/>
          <w:i/>
          <w:iCs/>
          <w:sz w:val="20"/>
          <w:szCs w:val="20"/>
        </w:rPr>
        <w:t>(allowing also more aggressive filters)</w:t>
      </w:r>
    </w:p>
    <w:p w14:paraId="272A9578" w14:textId="69F4A11E" w:rsidR="00955E81" w:rsidRDefault="00955E81" w:rsidP="00C33A1B">
      <w:pPr>
        <w:pStyle w:val="paragraph"/>
        <w:numPr>
          <w:ilvl w:val="0"/>
          <w:numId w:val="24"/>
        </w:numPr>
        <w:spacing w:before="0" w:beforeAutospacing="0" w:after="0" w:afterAutospacing="0"/>
        <w:textAlignment w:val="baseline"/>
        <w:rPr>
          <w:sz w:val="22"/>
          <w:szCs w:val="22"/>
        </w:rPr>
      </w:pPr>
      <w:r>
        <w:rPr>
          <w:rStyle w:val="normaltextrun"/>
          <w:i/>
          <w:iCs/>
          <w:sz w:val="20"/>
          <w:szCs w:val="20"/>
        </w:rPr>
        <w:t>Tighter requirements (allowing only less aggressive filters)</w:t>
      </w:r>
      <w:r w:rsidR="00D3367C">
        <w:rPr>
          <w:rStyle w:val="normaltextrun"/>
          <w:i/>
          <w:iCs/>
          <w:sz w:val="20"/>
          <w:szCs w:val="20"/>
        </w:rPr>
        <w:t>.</w:t>
      </w:r>
    </w:p>
    <w:p w14:paraId="44F8E5EE" w14:textId="1B99B407" w:rsidR="00955E81" w:rsidRDefault="00955E81" w:rsidP="00871C2B">
      <w:pPr>
        <w:pStyle w:val="paragraph"/>
        <w:spacing w:before="0" w:beforeAutospacing="0" w:after="0" w:afterAutospacing="0"/>
        <w:ind w:left="1410" w:hanging="1410"/>
        <w:textAlignment w:val="baseline"/>
        <w:rPr>
          <w:rStyle w:val="normaltextrun"/>
          <w:rFonts w:ascii="Arial" w:hAnsi="Arial" w:cs="Arial"/>
        </w:rPr>
      </w:pPr>
    </w:p>
    <w:p w14:paraId="447D799F" w14:textId="51C3B572" w:rsidR="00955E81" w:rsidRDefault="00955E81" w:rsidP="00871C2B">
      <w:pPr>
        <w:pStyle w:val="paragraph"/>
        <w:spacing w:before="0" w:beforeAutospacing="0" w:after="0" w:afterAutospacing="0"/>
        <w:ind w:left="1410" w:hanging="1410"/>
        <w:textAlignment w:val="baseline"/>
        <w:rPr>
          <w:rStyle w:val="normaltextrun"/>
          <w:rFonts w:ascii="Arial" w:hAnsi="Arial" w:cs="Arial"/>
        </w:rPr>
      </w:pPr>
    </w:p>
    <w:p w14:paraId="6CEDA536" w14:textId="13DFD9F2" w:rsidR="00871C2B" w:rsidRDefault="009F3C92" w:rsidP="00871C2B">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rPr>
        <w:t>3</w:t>
      </w:r>
      <w:r w:rsidR="00871C2B" w:rsidRPr="3E99E874">
        <w:rPr>
          <w:rStyle w:val="normaltextrun"/>
          <w:rFonts w:ascii="Arial" w:hAnsi="Arial" w:cs="Arial"/>
        </w:rPr>
        <w:t>.2 In-band emission</w:t>
      </w:r>
      <w:r w:rsidR="00871C2B" w:rsidRPr="3E99E874">
        <w:rPr>
          <w:rStyle w:val="eop"/>
          <w:rFonts w:ascii="Arial" w:hAnsi="Arial" w:cs="Arial"/>
        </w:rPr>
        <w:t> </w:t>
      </w:r>
      <w:r w:rsidR="00BB51E1" w:rsidRPr="3E99E874">
        <w:rPr>
          <w:rStyle w:val="normaltextrun"/>
          <w:rFonts w:ascii="Arial" w:hAnsi="Arial" w:cs="Arial"/>
        </w:rPr>
        <w:t xml:space="preserve">for </w:t>
      </w:r>
      <w:r w:rsidR="00BB51E1">
        <w:rPr>
          <w:rStyle w:val="normaltextrun"/>
          <w:rFonts w:ascii="Arial" w:hAnsi="Arial" w:cs="Arial"/>
        </w:rPr>
        <w:t>non-transparent schemes</w:t>
      </w:r>
    </w:p>
    <w:p w14:paraId="73E7E9A6" w14:textId="77777777"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22FB67D6" w14:textId="77777777" w:rsidR="00871C2B" w:rsidRDefault="00871C2B" w:rsidP="00871C2B">
      <w:pPr>
        <w:pStyle w:val="paragraph"/>
        <w:spacing w:after="0"/>
        <w:rPr>
          <w:rStyle w:val="normaltextrun"/>
          <w:sz w:val="20"/>
          <w:szCs w:val="20"/>
        </w:rPr>
      </w:pPr>
      <w:r>
        <w:rPr>
          <w:rStyle w:val="normaltextrun"/>
          <w:sz w:val="20"/>
          <w:szCs w:val="20"/>
        </w:rPr>
        <w:t>TS 38.101-1 defines in-band emissions in the following way: “</w:t>
      </w:r>
      <w:r w:rsidRPr="00FA0C8A">
        <w:rPr>
          <w:rStyle w:val="normaltextrun"/>
          <w:i/>
          <w:iCs/>
          <w:sz w:val="20"/>
          <w:szCs w:val="20"/>
        </w:rPr>
        <w:t>The in-band emission is defined as the average emission across 12 sub-carriers and as a function of the RB offset from</w:t>
      </w:r>
      <w:r>
        <w:rPr>
          <w:rStyle w:val="normaltextrun"/>
          <w:i/>
          <w:iCs/>
          <w:sz w:val="20"/>
          <w:szCs w:val="20"/>
        </w:rPr>
        <w:t xml:space="preserve"> </w:t>
      </w:r>
      <w:r w:rsidRPr="00FA0C8A">
        <w:rPr>
          <w:rStyle w:val="normaltextrun"/>
          <w:i/>
          <w:iCs/>
          <w:sz w:val="20"/>
          <w:szCs w:val="20"/>
        </w:rPr>
        <w:t>the edge of the allocated UL transmission bandwidth. The in-band emission is measured as the ratio of the UE output power in a non–allocated RB to the UE output power in an allocated RB.</w:t>
      </w:r>
      <w:r>
        <w:rPr>
          <w:rStyle w:val="normaltextrun"/>
          <w:sz w:val="20"/>
          <w:szCs w:val="20"/>
        </w:rPr>
        <w:t>”</w:t>
      </w:r>
    </w:p>
    <w:p w14:paraId="21CB5130" w14:textId="77777777" w:rsidR="00871C2B" w:rsidRDefault="00871C2B" w:rsidP="00871C2B">
      <w:pPr>
        <w:pStyle w:val="paragraph"/>
        <w:spacing w:after="0"/>
        <w:rPr>
          <w:rStyle w:val="normaltextrun"/>
          <w:sz w:val="20"/>
          <w:szCs w:val="20"/>
        </w:rPr>
      </w:pPr>
      <w:r>
        <w:rPr>
          <w:rStyle w:val="normaltextrun"/>
          <w:sz w:val="20"/>
          <w:szCs w:val="20"/>
        </w:rPr>
        <w:t xml:space="preserve">We think that this is a valid definition also for the case of FDSS with spectrum extension. The only change needed is to add a note that from IBE point of view, excess band is considered as </w:t>
      </w:r>
      <w:r>
        <w:rPr>
          <w:rStyle w:val="normaltextrun"/>
          <w:i/>
          <w:iCs/>
          <w:sz w:val="20"/>
          <w:szCs w:val="20"/>
        </w:rPr>
        <w:t xml:space="preserve">a part of </w:t>
      </w:r>
      <w:r w:rsidRPr="00FA0C8A">
        <w:rPr>
          <w:rStyle w:val="normaltextrun"/>
          <w:i/>
          <w:iCs/>
          <w:sz w:val="20"/>
          <w:szCs w:val="20"/>
        </w:rPr>
        <w:t>the allocated UL transmission bandwidth</w:t>
      </w:r>
      <w:r>
        <w:rPr>
          <w:rStyle w:val="normaltextrun"/>
          <w:i/>
          <w:iCs/>
          <w:sz w:val="20"/>
          <w:szCs w:val="20"/>
        </w:rPr>
        <w:t>.</w:t>
      </w:r>
      <w:r>
        <w:rPr>
          <w:rStyle w:val="normaltextrun"/>
          <w:sz w:val="20"/>
          <w:szCs w:val="20"/>
        </w:rPr>
        <w:t xml:space="preserve"> </w:t>
      </w:r>
    </w:p>
    <w:p w14:paraId="0FF66D1E" w14:textId="77777777" w:rsidR="00871C2B" w:rsidRDefault="00871C2B" w:rsidP="00871C2B">
      <w:pPr>
        <w:pStyle w:val="paragraph"/>
        <w:spacing w:before="0" w:beforeAutospacing="0" w:after="0" w:afterAutospacing="0"/>
        <w:ind w:left="1410" w:hanging="1410"/>
        <w:textAlignment w:val="baseline"/>
        <w:rPr>
          <w:rStyle w:val="normaltextrun"/>
          <w:sz w:val="20"/>
          <w:szCs w:val="20"/>
        </w:rPr>
      </w:pPr>
    </w:p>
    <w:p w14:paraId="7BC4C0BB" w14:textId="633B8151" w:rsidR="00871C2B" w:rsidRDefault="00871C2B" w:rsidP="00871C2B">
      <w:pPr>
        <w:pStyle w:val="paragraph"/>
        <w:spacing w:after="0"/>
        <w:rPr>
          <w:rStyle w:val="normaltextrun"/>
          <w:sz w:val="20"/>
          <w:szCs w:val="20"/>
        </w:rPr>
      </w:pPr>
      <w:r>
        <w:rPr>
          <w:rStyle w:val="normaltextrun"/>
          <w:b/>
          <w:bCs/>
          <w:sz w:val="20"/>
          <w:szCs w:val="20"/>
        </w:rPr>
        <w:t xml:space="preserve">Proposal </w:t>
      </w:r>
      <w:r w:rsidR="0064324D">
        <w:rPr>
          <w:rStyle w:val="normaltextrun"/>
          <w:b/>
          <w:bCs/>
          <w:sz w:val="20"/>
          <w:szCs w:val="20"/>
        </w:rPr>
        <w:t>4</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F</w:t>
      </w:r>
      <w:r w:rsidRPr="00FA0C8A">
        <w:rPr>
          <w:rStyle w:val="normaltextrun"/>
          <w:i/>
          <w:iCs/>
          <w:sz w:val="20"/>
          <w:szCs w:val="20"/>
        </w:rPr>
        <w:t xml:space="preserve">rom IBE point of view, </w:t>
      </w:r>
      <w:r>
        <w:rPr>
          <w:rStyle w:val="normaltextrun"/>
          <w:i/>
          <w:iCs/>
          <w:sz w:val="20"/>
          <w:szCs w:val="20"/>
        </w:rPr>
        <w:t xml:space="preserve">consider </w:t>
      </w:r>
      <w:r w:rsidRPr="00FA0C8A">
        <w:rPr>
          <w:rStyle w:val="normaltextrun"/>
          <w:i/>
          <w:iCs/>
          <w:sz w:val="20"/>
          <w:szCs w:val="20"/>
        </w:rPr>
        <w:t xml:space="preserve">excess band </w:t>
      </w:r>
      <w:r>
        <w:rPr>
          <w:rStyle w:val="normaltextrun"/>
          <w:i/>
          <w:iCs/>
          <w:sz w:val="20"/>
          <w:szCs w:val="20"/>
        </w:rPr>
        <w:t>as</w:t>
      </w:r>
      <w:r w:rsidRPr="00FA0C8A">
        <w:rPr>
          <w:rStyle w:val="normaltextrun"/>
          <w:i/>
          <w:iCs/>
          <w:sz w:val="20"/>
          <w:szCs w:val="20"/>
        </w:rPr>
        <w:t xml:space="preserve"> </w:t>
      </w:r>
      <w:r>
        <w:rPr>
          <w:rStyle w:val="normaltextrun"/>
          <w:i/>
          <w:iCs/>
          <w:sz w:val="20"/>
          <w:szCs w:val="20"/>
        </w:rPr>
        <w:t xml:space="preserve">a part of </w:t>
      </w:r>
      <w:r w:rsidRPr="00FA0C8A">
        <w:rPr>
          <w:rStyle w:val="normaltextrun"/>
          <w:i/>
          <w:iCs/>
          <w:sz w:val="20"/>
          <w:szCs w:val="20"/>
        </w:rPr>
        <w:t>the allocated UL transmission bandwidth.</w:t>
      </w:r>
    </w:p>
    <w:p w14:paraId="4622C5E9"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p>
    <w:p w14:paraId="3F0F5EC6" w14:textId="77777777" w:rsidR="00871C2B" w:rsidRPr="00FA0C8A" w:rsidRDefault="00871C2B" w:rsidP="00871C2B">
      <w:pPr>
        <w:pStyle w:val="paragraph"/>
        <w:spacing w:before="0" w:beforeAutospacing="0" w:after="0" w:afterAutospacing="0"/>
        <w:ind w:left="1410" w:hanging="1410"/>
        <w:textAlignment w:val="baseline"/>
        <w:rPr>
          <w:rStyle w:val="normaltextrun"/>
          <w:sz w:val="20"/>
          <w:szCs w:val="20"/>
        </w:rPr>
      </w:pPr>
    </w:p>
    <w:p w14:paraId="4BB3B7AF" w14:textId="77777777"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489A81AD" w14:textId="3E241335" w:rsidR="00871C2B" w:rsidRDefault="009F3C92" w:rsidP="00871C2B">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rPr>
        <w:t>3</w:t>
      </w:r>
      <w:r w:rsidR="00871C2B" w:rsidRPr="3E99E874">
        <w:rPr>
          <w:rStyle w:val="normaltextrun"/>
          <w:rFonts w:ascii="Arial" w:hAnsi="Arial" w:cs="Arial"/>
        </w:rPr>
        <w:t>.3 MPR requirements</w:t>
      </w:r>
      <w:r w:rsidR="00BB51E1">
        <w:rPr>
          <w:rStyle w:val="normaltextrun"/>
          <w:rFonts w:ascii="Arial" w:hAnsi="Arial" w:cs="Arial"/>
        </w:rPr>
        <w:t xml:space="preserve"> </w:t>
      </w:r>
      <w:r w:rsidR="00BB51E1" w:rsidRPr="3E99E874">
        <w:rPr>
          <w:rStyle w:val="normaltextrun"/>
          <w:rFonts w:ascii="Arial" w:hAnsi="Arial" w:cs="Arial"/>
        </w:rPr>
        <w:t xml:space="preserve">for </w:t>
      </w:r>
      <w:r w:rsidR="00BB51E1">
        <w:rPr>
          <w:rStyle w:val="normaltextrun"/>
          <w:rFonts w:ascii="Arial" w:hAnsi="Arial" w:cs="Arial"/>
        </w:rPr>
        <w:t>non-transparent schemes</w:t>
      </w:r>
    </w:p>
    <w:p w14:paraId="6A6DA02A" w14:textId="77777777" w:rsidR="00871C2B" w:rsidRDefault="00871C2B" w:rsidP="00871C2B">
      <w:pPr>
        <w:pStyle w:val="paragraph"/>
        <w:spacing w:before="0" w:beforeAutospacing="0" w:after="0" w:afterAutospacing="0"/>
        <w:textAlignment w:val="baseline"/>
        <w:rPr>
          <w:rStyle w:val="normaltextrun"/>
          <w:sz w:val="20"/>
          <w:szCs w:val="20"/>
        </w:rPr>
      </w:pPr>
    </w:p>
    <w:p w14:paraId="0C113560" w14:textId="2CBAF9E4" w:rsidR="005F3566" w:rsidRDefault="005F3566" w:rsidP="005F3566">
      <w:pPr>
        <w:jc w:val="both"/>
        <w:rPr>
          <w:rFonts w:cs="Arial"/>
          <w:color w:val="000000" w:themeColor="text1"/>
        </w:rPr>
      </w:pPr>
      <w:r w:rsidRPr="25EE17B6">
        <w:rPr>
          <w:rFonts w:cs="Arial"/>
          <w:color w:val="000000" w:themeColor="text1"/>
        </w:rPr>
        <w:t>We think that power domain enhancement, and especially “</w:t>
      </w:r>
      <w:r w:rsidRPr="25EE17B6">
        <w:rPr>
          <w:i/>
          <w:iCs/>
          <w:color w:val="0070C0"/>
          <w:lang w:val="en-US"/>
        </w:rPr>
        <w:t>Enhancements to reduce MPR/PAR …</w:t>
      </w:r>
      <w:r w:rsidRPr="25EE17B6">
        <w:rPr>
          <w:rFonts w:cs="Arial"/>
          <w:color w:val="000000" w:themeColor="text1"/>
        </w:rPr>
        <w:t xml:space="preserve">” should aim at coverage improvements </w:t>
      </w:r>
      <w:r>
        <w:rPr>
          <w:rFonts w:cs="Arial"/>
          <w:color w:val="000000" w:themeColor="text1"/>
        </w:rPr>
        <w:t>(as a matter of the fact, this is captured already in the MPR/PAR objective)</w:t>
      </w:r>
      <w:r w:rsidRPr="25EE17B6">
        <w:rPr>
          <w:rFonts w:cs="Arial"/>
          <w:color w:val="000000" w:themeColor="text1"/>
        </w:rPr>
        <w:t xml:space="preserve">. </w:t>
      </w:r>
      <w:proofErr w:type="gramStart"/>
      <w:r>
        <w:rPr>
          <w:rStyle w:val="normaltextrun"/>
        </w:rPr>
        <w:t>In order to</w:t>
      </w:r>
      <w:proofErr w:type="gramEnd"/>
      <w:r>
        <w:rPr>
          <w:rStyle w:val="normaltextrun"/>
        </w:rPr>
        <w:t xml:space="preserve"> ensure that power enhancement is available for improved coverage, the MPR requirements need to be updated.</w:t>
      </w:r>
    </w:p>
    <w:p w14:paraId="045553F2" w14:textId="0C1B13AE" w:rsidR="00BB51E1" w:rsidRDefault="00BB51E1" w:rsidP="00871C2B">
      <w:pPr>
        <w:jc w:val="both"/>
        <w:rPr>
          <w:rFonts w:cs="Arial"/>
          <w:color w:val="000000" w:themeColor="text1"/>
        </w:rPr>
      </w:pPr>
      <w:r>
        <w:rPr>
          <w:rFonts w:cs="Arial"/>
          <w:color w:val="000000" w:themeColor="text1"/>
        </w:rPr>
        <w:t>The following agreements were made in RAN4 #104bis-e [</w:t>
      </w:r>
      <w:r w:rsidR="00F06F5B">
        <w:rPr>
          <w:rFonts w:cs="Arial"/>
          <w:color w:val="000000" w:themeColor="text1"/>
        </w:rPr>
        <w:t>3</w:t>
      </w:r>
      <w:r>
        <w:rPr>
          <w:rFonts w:cs="Arial"/>
          <w:color w:val="000000" w:themeColor="text1"/>
        </w:rPr>
        <w:t>]:</w:t>
      </w:r>
    </w:p>
    <w:p w14:paraId="205ED1A5" w14:textId="0938CC65" w:rsidR="00BB51E1" w:rsidRDefault="00BB51E1" w:rsidP="00BB51E1">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709D6607" w14:textId="77777777" w:rsidR="00BB51E1" w:rsidRDefault="00BB51E1" w:rsidP="00BB51E1">
      <w:pPr>
        <w:pStyle w:val="ListParagraph"/>
        <w:numPr>
          <w:ilvl w:val="0"/>
          <w:numId w:val="9"/>
        </w:numPr>
        <w:spacing w:after="0"/>
        <w:contextualSpacing w:val="0"/>
        <w:rPr>
          <w:rFonts w:eastAsia="Yu Mincho"/>
          <w:i/>
          <w:color w:val="0070C0"/>
          <w:lang w:val="en-US" w:eastAsia="zh-CN"/>
        </w:rPr>
      </w:pPr>
      <w:r>
        <w:rPr>
          <w:rFonts w:eastAsia="Yu Mincho"/>
          <w:i/>
          <w:color w:val="0070C0"/>
          <w:lang w:val="en-US" w:eastAsia="zh-CN"/>
        </w:rPr>
        <w:t>UE Power Class 3 and scenario with a single transmitter &amp; single component carrier is considered</w:t>
      </w:r>
    </w:p>
    <w:p w14:paraId="6160187F" w14:textId="77777777" w:rsidR="00BB51E1" w:rsidRDefault="00BB51E1" w:rsidP="00BB51E1">
      <w:pPr>
        <w:pStyle w:val="ListParagraph"/>
        <w:numPr>
          <w:ilvl w:val="0"/>
          <w:numId w:val="9"/>
        </w:numPr>
        <w:spacing w:after="0"/>
        <w:contextualSpacing w:val="0"/>
        <w:rPr>
          <w:rFonts w:eastAsia="Yu Mincho"/>
          <w:i/>
          <w:color w:val="0070C0"/>
          <w:lang w:val="en-US" w:eastAsia="zh-CN"/>
        </w:rPr>
      </w:pPr>
      <w:r>
        <w:rPr>
          <w:rFonts w:eastAsia="Yu Mincho"/>
          <w:i/>
          <w:color w:val="0070C0"/>
          <w:lang w:val="en-US" w:eastAsia="zh-CN"/>
        </w:rPr>
        <w:lastRenderedPageBreak/>
        <w:t>SU-MIMO and/or inter band UL CA are not considered.</w:t>
      </w:r>
    </w:p>
    <w:p w14:paraId="3E98A704" w14:textId="77777777" w:rsidR="00BB51E1" w:rsidRDefault="00BB51E1" w:rsidP="00BB51E1">
      <w:pPr>
        <w:pStyle w:val="ListParagraph"/>
        <w:numPr>
          <w:ilvl w:val="0"/>
          <w:numId w:val="9"/>
        </w:numPr>
        <w:spacing w:after="0"/>
        <w:contextualSpacing w:val="0"/>
        <w:rPr>
          <w:rFonts w:eastAsia="Yu Mincho"/>
          <w:i/>
          <w:color w:val="0070C0"/>
          <w:lang w:val="en-US" w:eastAsia="zh-CN"/>
        </w:rPr>
      </w:pPr>
      <w:r>
        <w:rPr>
          <w:rFonts w:eastAsia="Yu Mincho"/>
          <w:i/>
          <w:color w:val="0070C0"/>
          <w:lang w:val="en-US" w:eastAsia="zh-CN"/>
        </w:rPr>
        <w:t>Whether intra band UL CA is considered or not is FFS</w:t>
      </w:r>
    </w:p>
    <w:p w14:paraId="014C06FE" w14:textId="77777777" w:rsidR="00BB51E1" w:rsidRPr="003C3FB5" w:rsidRDefault="00BB51E1" w:rsidP="00BB51E1">
      <w:pPr>
        <w:pStyle w:val="ListParagraph"/>
        <w:numPr>
          <w:ilvl w:val="0"/>
          <w:numId w:val="9"/>
        </w:numPr>
        <w:spacing w:after="0"/>
        <w:contextualSpacing w:val="0"/>
        <w:rPr>
          <w:rFonts w:eastAsia="Yu Mincho"/>
          <w:i/>
          <w:color w:val="0070C0"/>
          <w:lang w:val="en-US" w:eastAsia="zh-CN"/>
        </w:rPr>
      </w:pPr>
      <w:r w:rsidRPr="003C3FB5">
        <w:rPr>
          <w:rFonts w:eastAsia="Yu Mincho"/>
          <w:i/>
          <w:color w:val="0070C0"/>
          <w:lang w:val="en-US" w:eastAsia="zh-CN"/>
        </w:rPr>
        <w:t>The above three bullets are applicable to both FR1 and FR2</w:t>
      </w:r>
    </w:p>
    <w:p w14:paraId="5CB4FD23" w14:textId="77777777" w:rsidR="00BB51E1" w:rsidRDefault="00BB51E1" w:rsidP="00BB51E1">
      <w:pPr>
        <w:spacing w:after="0"/>
        <w:rPr>
          <w:rFonts w:eastAsia="Yu Mincho"/>
          <w:i/>
          <w:color w:val="0070C0"/>
          <w:lang w:val="en-US" w:eastAsia="zh-CN"/>
        </w:rPr>
      </w:pPr>
    </w:p>
    <w:p w14:paraId="4E700778" w14:textId="4762F2F0" w:rsidR="00BB51E1" w:rsidRDefault="00BB51E1" w:rsidP="00BB51E1">
      <w:pPr>
        <w:spacing w:after="0"/>
        <w:rPr>
          <w:lang w:eastAsia="zh-CN"/>
        </w:rPr>
      </w:pPr>
      <w:r w:rsidRPr="00DE3B68">
        <w:rPr>
          <w:b/>
          <w:highlight w:val="green"/>
          <w:lang w:eastAsia="zh-CN"/>
        </w:rPr>
        <w:t>Agreement</w:t>
      </w:r>
      <w:r w:rsidRPr="00DE3B68">
        <w:rPr>
          <w:highlight w:val="green"/>
          <w:lang w:eastAsia="zh-CN"/>
        </w:rPr>
        <w:t>:</w:t>
      </w:r>
      <w:r>
        <w:rPr>
          <w:lang w:eastAsia="zh-CN"/>
        </w:rPr>
        <w:t xml:space="preserve"> </w:t>
      </w:r>
    </w:p>
    <w:p w14:paraId="3ADB5F62" w14:textId="77777777" w:rsidR="00BB51E1" w:rsidRDefault="00BB51E1" w:rsidP="00BB51E1">
      <w:pPr>
        <w:pStyle w:val="ListParagraph"/>
        <w:numPr>
          <w:ilvl w:val="0"/>
          <w:numId w:val="8"/>
        </w:numPr>
        <w:spacing w:after="0"/>
        <w:contextualSpacing w:val="0"/>
        <w:rPr>
          <w:rFonts w:eastAsia="Yu Mincho"/>
          <w:i/>
          <w:color w:val="0070C0"/>
          <w:lang w:val="en-US" w:eastAsia="zh-CN"/>
        </w:rPr>
      </w:pPr>
      <w:r>
        <w:rPr>
          <w:rFonts w:eastAsia="Yu Mincho"/>
          <w:i/>
          <w:color w:val="0070C0"/>
          <w:lang w:val="en-US" w:eastAsia="zh-CN"/>
        </w:rPr>
        <w:t>RAN4 prioritizes FR1</w:t>
      </w:r>
    </w:p>
    <w:p w14:paraId="0CE715CF" w14:textId="77777777" w:rsidR="00BB51E1" w:rsidRDefault="00BB51E1" w:rsidP="00BB51E1">
      <w:pPr>
        <w:pStyle w:val="ListParagraph"/>
        <w:numPr>
          <w:ilvl w:val="1"/>
          <w:numId w:val="8"/>
        </w:numPr>
        <w:spacing w:after="0"/>
        <w:contextualSpacing w:val="0"/>
        <w:rPr>
          <w:rFonts w:eastAsia="Yu Mincho"/>
          <w:i/>
          <w:color w:val="0070C0"/>
          <w:lang w:val="en-US" w:eastAsia="zh-CN"/>
        </w:rPr>
      </w:pPr>
      <w:r>
        <w:rPr>
          <w:rFonts w:eastAsia="Yu Mincho"/>
          <w:i/>
          <w:color w:val="0070C0"/>
          <w:lang w:val="en-US" w:eastAsia="zh-CN"/>
        </w:rPr>
        <w:t>Note: The outcome of FR1 shall not be automatically inherited to that of FR2</w:t>
      </w:r>
    </w:p>
    <w:p w14:paraId="183C6C8F" w14:textId="77777777" w:rsidR="00BB51E1" w:rsidRPr="00DE3B68" w:rsidRDefault="00BB51E1" w:rsidP="00BB51E1">
      <w:pPr>
        <w:pStyle w:val="ListParagraph"/>
        <w:numPr>
          <w:ilvl w:val="0"/>
          <w:numId w:val="8"/>
        </w:numPr>
        <w:spacing w:after="0"/>
        <w:contextualSpacing w:val="0"/>
        <w:rPr>
          <w:rFonts w:eastAsia="Yu Mincho"/>
          <w:i/>
          <w:color w:val="0070C0"/>
          <w:lang w:val="en-US" w:eastAsia="zh-CN"/>
        </w:rPr>
      </w:pPr>
      <w:r>
        <w:rPr>
          <w:rFonts w:eastAsia="Yu Mincho"/>
          <w:i/>
          <w:color w:val="0070C0"/>
          <w:lang w:val="en-US" w:eastAsia="zh-CN"/>
        </w:rPr>
        <w:t>For FR2, only for evaluation assumptions can be discussed until at least RAN4#106 and RAN4#106 discusses if FR2 simulation campaign can start or not.</w:t>
      </w:r>
    </w:p>
    <w:p w14:paraId="6D11FE48" w14:textId="17838541" w:rsidR="00BB51E1" w:rsidRDefault="00BB51E1" w:rsidP="00871C2B">
      <w:pPr>
        <w:jc w:val="both"/>
        <w:rPr>
          <w:rFonts w:cs="Arial"/>
          <w:color w:val="000000" w:themeColor="text1"/>
        </w:rPr>
      </w:pPr>
    </w:p>
    <w:p w14:paraId="29259134" w14:textId="1AAA9305" w:rsidR="00871C2B" w:rsidRDefault="00BB51E1" w:rsidP="00BB51E1">
      <w:pPr>
        <w:jc w:val="both"/>
        <w:rPr>
          <w:rStyle w:val="normaltextrun"/>
        </w:rPr>
      </w:pPr>
      <w:r>
        <w:rPr>
          <w:rFonts w:cs="Arial"/>
          <w:color w:val="000000" w:themeColor="text1"/>
        </w:rPr>
        <w:t>Based on the agreement</w:t>
      </w:r>
      <w:r w:rsidR="005422B5">
        <w:rPr>
          <w:rFonts w:cs="Arial"/>
          <w:color w:val="000000" w:themeColor="text1"/>
        </w:rPr>
        <w:t>s</w:t>
      </w:r>
      <w:r>
        <w:rPr>
          <w:rFonts w:cs="Arial"/>
          <w:color w:val="000000" w:themeColor="text1"/>
        </w:rPr>
        <w:t xml:space="preserve">, </w:t>
      </w:r>
      <w:r w:rsidR="00871C2B">
        <w:rPr>
          <w:rStyle w:val="normaltextrun"/>
        </w:rPr>
        <w:t>at least Table 6.2.2-1 (Maximum power reduction (MPR) for power class 3)</w:t>
      </w:r>
      <w:r w:rsidR="005422B5">
        <w:rPr>
          <w:rStyle w:val="normaltextrun"/>
        </w:rPr>
        <w:t xml:space="preserve"> in TS 38.101-1</w:t>
      </w:r>
      <w:r w:rsidR="00871C2B">
        <w:rPr>
          <w:rStyle w:val="normaltextrun"/>
        </w:rPr>
        <w:t xml:space="preserve"> needs to be updated. The attention should be on a single row of the table, namely QPSK with DFT-s-OFDM. </w:t>
      </w:r>
    </w:p>
    <w:p w14:paraId="372B370B" w14:textId="1F837005" w:rsidR="00871C2B" w:rsidRDefault="00871C2B" w:rsidP="00871C2B">
      <w:pPr>
        <w:pStyle w:val="paragraph"/>
        <w:spacing w:before="0" w:beforeAutospacing="0" w:after="0" w:afterAutospacing="0"/>
        <w:textAlignment w:val="baseline"/>
        <w:rPr>
          <w:rStyle w:val="normaltextrun"/>
          <w:sz w:val="20"/>
          <w:szCs w:val="20"/>
        </w:rPr>
      </w:pPr>
      <w:proofErr w:type="gramStart"/>
      <w:r>
        <w:rPr>
          <w:rStyle w:val="normaltextrun"/>
          <w:sz w:val="20"/>
          <w:szCs w:val="20"/>
        </w:rPr>
        <w:t>In order to</w:t>
      </w:r>
      <w:proofErr w:type="gramEnd"/>
      <w:r>
        <w:rPr>
          <w:rStyle w:val="normaltextrun"/>
          <w:sz w:val="20"/>
          <w:szCs w:val="20"/>
        </w:rPr>
        <w:t xml:space="preserve"> minimize the specification complexity, it makes sense to consider definition of the current RB regions (Edge/Outer/Inner) as the starting point. Transmitter performance results</w:t>
      </w:r>
      <w:r w:rsidR="00C33A1B">
        <w:rPr>
          <w:rStyle w:val="normaltextrun"/>
          <w:sz w:val="20"/>
          <w:szCs w:val="20"/>
        </w:rPr>
        <w:t xml:space="preserve"> (shown</w:t>
      </w:r>
      <w:r>
        <w:rPr>
          <w:rStyle w:val="normaltextrun"/>
          <w:sz w:val="20"/>
          <w:szCs w:val="20"/>
        </w:rPr>
        <w:t xml:space="preserve"> in </w:t>
      </w:r>
      <w:r w:rsidR="005F3566">
        <w:rPr>
          <w:rStyle w:val="normaltextrun"/>
          <w:sz w:val="20"/>
          <w:szCs w:val="20"/>
        </w:rPr>
        <w:t>[5]</w:t>
      </w:r>
      <w:r w:rsidR="00C33A1B">
        <w:rPr>
          <w:rStyle w:val="normaltextrun"/>
          <w:sz w:val="20"/>
          <w:szCs w:val="20"/>
        </w:rPr>
        <w:t>, Section 3.1)</w:t>
      </w:r>
      <w:r>
        <w:rPr>
          <w:rStyle w:val="normaltextrun"/>
          <w:sz w:val="20"/>
          <w:szCs w:val="20"/>
        </w:rPr>
        <w:t xml:space="preserve"> should be used as the basis for the new MPR values.</w:t>
      </w:r>
    </w:p>
    <w:p w14:paraId="0FEB7658"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p>
    <w:p w14:paraId="5727BD2C" w14:textId="284291C2" w:rsidR="00871C2B" w:rsidRDefault="00871C2B" w:rsidP="00871C2B">
      <w:pPr>
        <w:pStyle w:val="paragraph"/>
        <w:spacing w:before="0" w:beforeAutospacing="0" w:after="0" w:afterAutospacing="0"/>
        <w:textAlignment w:val="baseline"/>
        <w:rPr>
          <w:rStyle w:val="eop"/>
          <w:sz w:val="20"/>
          <w:szCs w:val="20"/>
        </w:rPr>
      </w:pPr>
      <w:r w:rsidRPr="16F03AC7">
        <w:rPr>
          <w:rStyle w:val="normaltextrun"/>
          <w:b/>
          <w:bCs/>
          <w:sz w:val="20"/>
          <w:szCs w:val="20"/>
        </w:rPr>
        <w:t xml:space="preserve">Proposal </w:t>
      </w:r>
      <w:r w:rsidR="0064324D">
        <w:rPr>
          <w:rStyle w:val="normaltextrun"/>
          <w:b/>
          <w:bCs/>
          <w:sz w:val="20"/>
          <w:szCs w:val="20"/>
        </w:rPr>
        <w:t>5</w:t>
      </w:r>
      <w:r w:rsidRPr="16F03AC7">
        <w:rPr>
          <w:rStyle w:val="normaltextrun"/>
          <w:b/>
          <w:bCs/>
          <w:sz w:val="20"/>
          <w:szCs w:val="20"/>
        </w:rPr>
        <w:t>:</w:t>
      </w:r>
      <w:r w:rsidRPr="16F03AC7">
        <w:rPr>
          <w:rStyle w:val="normaltextrun"/>
          <w:sz w:val="20"/>
          <w:szCs w:val="20"/>
        </w:rPr>
        <w:t> </w:t>
      </w:r>
      <w:r w:rsidRPr="16F03AC7">
        <w:rPr>
          <w:rStyle w:val="normaltextrun"/>
          <w:b/>
          <w:bCs/>
          <w:sz w:val="20"/>
          <w:szCs w:val="20"/>
        </w:rPr>
        <w:t xml:space="preserve"> </w:t>
      </w:r>
      <w:r w:rsidRPr="16F03AC7">
        <w:rPr>
          <w:rStyle w:val="normaltextrun"/>
          <w:i/>
          <w:iCs/>
          <w:sz w:val="20"/>
          <w:szCs w:val="20"/>
        </w:rPr>
        <w:t>Update MPR tables (at least</w:t>
      </w:r>
      <w:r w:rsidR="005422B5">
        <w:rPr>
          <w:rStyle w:val="normaltextrun"/>
          <w:i/>
          <w:iCs/>
          <w:sz w:val="20"/>
          <w:szCs w:val="20"/>
        </w:rPr>
        <w:t>)</w:t>
      </w:r>
      <w:r w:rsidRPr="16F03AC7">
        <w:rPr>
          <w:rStyle w:val="normaltextrun"/>
          <w:i/>
          <w:iCs/>
          <w:sz w:val="20"/>
          <w:szCs w:val="20"/>
        </w:rPr>
        <w:t xml:space="preserve"> Table 6.2.2-1 in TS 38.101-1.</w:t>
      </w:r>
      <w:r w:rsidRPr="16F03AC7">
        <w:rPr>
          <w:rStyle w:val="eop"/>
          <w:sz w:val="20"/>
          <w:szCs w:val="20"/>
        </w:rPr>
        <w:t> </w:t>
      </w:r>
    </w:p>
    <w:p w14:paraId="2A912B76" w14:textId="77777777" w:rsidR="00871C2B" w:rsidRPr="00C33A1B" w:rsidRDefault="00871C2B" w:rsidP="00871C2B">
      <w:pPr>
        <w:pStyle w:val="paragraph"/>
        <w:numPr>
          <w:ilvl w:val="0"/>
          <w:numId w:val="18"/>
        </w:numPr>
        <w:spacing w:before="0" w:beforeAutospacing="0" w:after="0" w:afterAutospacing="0"/>
        <w:textAlignment w:val="baseline"/>
        <w:rPr>
          <w:rStyle w:val="eop"/>
          <w:rFonts w:ascii="Segoe UI" w:hAnsi="Segoe UI" w:cs="Segoe UI"/>
          <w:i/>
          <w:iCs/>
          <w:sz w:val="18"/>
          <w:szCs w:val="18"/>
        </w:rPr>
      </w:pPr>
      <w:proofErr w:type="gramStart"/>
      <w:r w:rsidRPr="16F03AC7">
        <w:rPr>
          <w:rStyle w:val="eop"/>
          <w:i/>
          <w:iCs/>
          <w:sz w:val="20"/>
          <w:szCs w:val="20"/>
        </w:rPr>
        <w:t>In order to</w:t>
      </w:r>
      <w:proofErr w:type="gramEnd"/>
      <w:r w:rsidRPr="16F03AC7">
        <w:rPr>
          <w:rStyle w:val="eop"/>
          <w:i/>
          <w:iCs/>
          <w:sz w:val="20"/>
          <w:szCs w:val="20"/>
        </w:rPr>
        <w:t xml:space="preserve"> minimize the specification complexity, it makes sense to consider definition of the current RB regions (Edge/Outer/Inner) as the starting point.</w:t>
      </w:r>
    </w:p>
    <w:p w14:paraId="2C887CD5" w14:textId="0B29B9B2" w:rsidR="0064324D" w:rsidRDefault="0064324D" w:rsidP="0064324D">
      <w:pPr>
        <w:pStyle w:val="paragraph"/>
        <w:spacing w:before="0" w:beforeAutospacing="0" w:after="0" w:afterAutospacing="0"/>
        <w:textAlignment w:val="baseline"/>
        <w:rPr>
          <w:rStyle w:val="eop"/>
          <w:i/>
          <w:iCs/>
          <w:sz w:val="20"/>
          <w:szCs w:val="20"/>
        </w:rPr>
      </w:pPr>
    </w:p>
    <w:p w14:paraId="1E3D059E" w14:textId="77777777"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260D3745" w14:textId="3AAB37BB" w:rsidR="00871C2B" w:rsidRDefault="009F3C92" w:rsidP="00871C2B">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rPr>
        <w:t>3</w:t>
      </w:r>
      <w:r w:rsidR="00871C2B" w:rsidRPr="3E99E874">
        <w:rPr>
          <w:rStyle w:val="normaltextrun"/>
          <w:rFonts w:ascii="Arial" w:hAnsi="Arial" w:cs="Arial"/>
        </w:rPr>
        <w:t xml:space="preserve">.4 </w:t>
      </w:r>
      <w:r w:rsidR="00C80BD1">
        <w:rPr>
          <w:rStyle w:val="normaltextrun"/>
          <w:rFonts w:ascii="Arial" w:hAnsi="Arial" w:cs="Arial"/>
        </w:rPr>
        <w:t>SAR -related duty cycle restriction for</w:t>
      </w:r>
      <w:r w:rsidR="00BB51E1" w:rsidRPr="3E99E874">
        <w:rPr>
          <w:rStyle w:val="normaltextrun"/>
          <w:rFonts w:ascii="Arial" w:hAnsi="Arial" w:cs="Arial"/>
        </w:rPr>
        <w:t xml:space="preserve"> </w:t>
      </w:r>
      <w:r w:rsidR="00BB51E1">
        <w:rPr>
          <w:rStyle w:val="normaltextrun"/>
          <w:rFonts w:ascii="Arial" w:hAnsi="Arial" w:cs="Arial"/>
        </w:rPr>
        <w:t>non-transparent schemes</w:t>
      </w:r>
    </w:p>
    <w:p w14:paraId="770F026F" w14:textId="77777777" w:rsidR="004A7B0C" w:rsidRDefault="004A7B0C" w:rsidP="00871C2B">
      <w:pPr>
        <w:jc w:val="both"/>
        <w:rPr>
          <w:rFonts w:cs="Arial"/>
          <w:color w:val="000000" w:themeColor="text1"/>
        </w:rPr>
      </w:pPr>
    </w:p>
    <w:p w14:paraId="0DF0DDE1" w14:textId="7329C5B9" w:rsidR="00871C2B" w:rsidRDefault="00871C2B" w:rsidP="00871C2B">
      <w:pPr>
        <w:jc w:val="both"/>
        <w:rPr>
          <w:rFonts w:cs="Arial"/>
          <w:color w:val="000000" w:themeColor="text1"/>
        </w:rPr>
      </w:pPr>
      <w:r>
        <w:rPr>
          <w:rFonts w:cs="Arial"/>
          <w:color w:val="000000" w:themeColor="text1"/>
        </w:rPr>
        <w:t xml:space="preserve">As shown in </w:t>
      </w:r>
      <w:r w:rsidR="005F3566">
        <w:rPr>
          <w:rFonts w:cs="Arial"/>
          <w:color w:val="000000" w:themeColor="text1"/>
        </w:rPr>
        <w:t>[5]</w:t>
      </w:r>
      <w:r>
        <w:rPr>
          <w:rFonts w:cs="Arial"/>
          <w:color w:val="000000" w:themeColor="text1"/>
        </w:rPr>
        <w:t xml:space="preserve">, FDSS with spectrum extension provide considerable reductions in MPR (compared to the case without extension and shaping). In many cases the MPR can be negative, which means that UE supports Tx power higher power compared to UE’s nominal power class. This means that we need to consider </w:t>
      </w:r>
      <w:r w:rsidR="00C80BD1">
        <w:rPr>
          <w:rFonts w:cs="Arial"/>
          <w:color w:val="000000" w:themeColor="text1"/>
        </w:rPr>
        <w:t xml:space="preserve">SAR -related </w:t>
      </w:r>
      <w:r>
        <w:rPr>
          <w:rFonts w:cs="Arial"/>
          <w:color w:val="000000" w:themeColor="text1"/>
        </w:rPr>
        <w:t xml:space="preserve">duty cycle </w:t>
      </w:r>
      <w:r w:rsidR="00C80BD1">
        <w:rPr>
          <w:rFonts w:cs="Arial"/>
          <w:color w:val="000000" w:themeColor="text1"/>
        </w:rPr>
        <w:t xml:space="preserve">restrictions </w:t>
      </w:r>
      <w:r>
        <w:rPr>
          <w:rFonts w:cs="Arial"/>
          <w:color w:val="000000" w:themeColor="text1"/>
        </w:rPr>
        <w:t xml:space="preserve">also </w:t>
      </w:r>
      <w:r w:rsidR="007B75A9">
        <w:rPr>
          <w:rFonts w:cs="Arial"/>
          <w:color w:val="000000" w:themeColor="text1"/>
        </w:rPr>
        <w:t xml:space="preserve">in </w:t>
      </w:r>
      <w:r>
        <w:rPr>
          <w:rFonts w:cs="Arial"/>
          <w:color w:val="000000" w:themeColor="text1"/>
        </w:rPr>
        <w:t xml:space="preserve">QPSK scenarios. </w:t>
      </w:r>
    </w:p>
    <w:p w14:paraId="6C7CC392" w14:textId="24933F2C" w:rsidR="00871C2B" w:rsidRDefault="00871C2B" w:rsidP="00871C2B">
      <w:pPr>
        <w:jc w:val="both"/>
        <w:rPr>
          <w:rFonts w:cs="Arial"/>
          <w:color w:val="000000" w:themeColor="text1"/>
        </w:rPr>
      </w:pPr>
      <w:r>
        <w:rPr>
          <w:rFonts w:cs="Arial"/>
          <w:color w:val="000000" w:themeColor="text1"/>
        </w:rPr>
        <w:t>It should be noted that as part of 5Gi (</w:t>
      </w:r>
      <w:r>
        <w:t>TSDSI</w:t>
      </w:r>
      <w:r>
        <w:rPr>
          <w:rFonts w:cs="Arial"/>
          <w:color w:val="000000" w:themeColor="text1"/>
        </w:rPr>
        <w:t>) harmonization, support for</w:t>
      </w:r>
      <w:r w:rsidR="004A7B0C">
        <w:rPr>
          <w:rFonts w:cs="Arial"/>
          <w:color w:val="000000" w:themeColor="text1"/>
        </w:rPr>
        <w:t xml:space="preserve"> </w:t>
      </w:r>
      <w:r w:rsidR="004A7B0C">
        <w:rPr>
          <w:i/>
          <w:lang w:val="en-US"/>
        </w:rPr>
        <w:t xml:space="preserve">powerBoosting-pi2BPSK </w:t>
      </w:r>
      <w:r>
        <w:rPr>
          <w:rFonts w:cs="Arial"/>
          <w:color w:val="000000" w:themeColor="text1"/>
        </w:rPr>
        <w:t xml:space="preserve">and the related duty cycle mechanism is mandatory for all PC3 UEs supporting </w:t>
      </w:r>
      <w:r w:rsidRPr="006A26FC">
        <w:rPr>
          <w:rFonts w:cs="Arial"/>
          <w:color w:val="000000" w:themeColor="text1"/>
        </w:rPr>
        <w:t>bands n40, n41, n77, n78 and n79</w:t>
      </w:r>
      <w:r>
        <w:rPr>
          <w:rFonts w:cs="Arial"/>
          <w:color w:val="000000" w:themeColor="text1"/>
        </w:rPr>
        <w:t>. We think that in Rel-18, this framework should be extended to cover also QPSK and FDSS with spectrum extension, and all TDD scenarios.</w:t>
      </w:r>
    </w:p>
    <w:p w14:paraId="0967B925" w14:textId="3A326C46" w:rsidR="00871C2B" w:rsidRDefault="00871C2B" w:rsidP="219936AB">
      <w:pPr>
        <w:pStyle w:val="paragraph"/>
        <w:spacing w:before="0" w:beforeAutospacing="0" w:after="0" w:afterAutospacing="0"/>
        <w:textAlignment w:val="baseline"/>
        <w:rPr>
          <w:rStyle w:val="eop"/>
          <w:sz w:val="20"/>
          <w:szCs w:val="20"/>
        </w:rPr>
      </w:pPr>
      <w:r w:rsidRPr="219936AB">
        <w:rPr>
          <w:rStyle w:val="normaltextrun"/>
          <w:b/>
          <w:bCs/>
          <w:sz w:val="20"/>
          <w:szCs w:val="20"/>
        </w:rPr>
        <w:t xml:space="preserve">Proposal </w:t>
      </w:r>
      <w:r w:rsidR="0064324D" w:rsidRPr="219936AB">
        <w:rPr>
          <w:rStyle w:val="normaltextrun"/>
          <w:b/>
          <w:bCs/>
          <w:sz w:val="20"/>
          <w:szCs w:val="20"/>
        </w:rPr>
        <w:t>6</w:t>
      </w:r>
      <w:r w:rsidRPr="219936AB">
        <w:rPr>
          <w:rStyle w:val="normaltextrun"/>
          <w:b/>
          <w:bCs/>
          <w:sz w:val="20"/>
          <w:szCs w:val="20"/>
        </w:rPr>
        <w:t>:</w:t>
      </w:r>
      <w:r w:rsidRPr="219936AB">
        <w:rPr>
          <w:rStyle w:val="normaltextrun"/>
          <w:sz w:val="20"/>
          <w:szCs w:val="20"/>
        </w:rPr>
        <w:t> </w:t>
      </w:r>
      <w:r w:rsidRPr="219936AB">
        <w:rPr>
          <w:rStyle w:val="normaltextrun"/>
          <w:b/>
          <w:bCs/>
          <w:sz w:val="20"/>
          <w:szCs w:val="20"/>
        </w:rPr>
        <w:t xml:space="preserve"> </w:t>
      </w:r>
      <w:r w:rsidRPr="219936AB">
        <w:rPr>
          <w:rStyle w:val="normaltextrun"/>
          <w:i/>
          <w:iCs/>
          <w:sz w:val="20"/>
          <w:szCs w:val="20"/>
        </w:rPr>
        <w:t>Extend the power boost</w:t>
      </w:r>
      <w:r w:rsidR="005F3566" w:rsidRPr="219936AB">
        <w:rPr>
          <w:rStyle w:val="normaltextrun"/>
          <w:i/>
          <w:iCs/>
          <w:sz w:val="20"/>
          <w:szCs w:val="20"/>
        </w:rPr>
        <w:t xml:space="preserve"> solution</w:t>
      </w:r>
      <w:r w:rsidRPr="219936AB">
        <w:rPr>
          <w:rStyle w:val="normaltextrun"/>
          <w:i/>
          <w:iCs/>
          <w:sz w:val="20"/>
          <w:szCs w:val="20"/>
        </w:rPr>
        <w:t xml:space="preserve"> defined for pi/2 BPSK also for QP</w:t>
      </w:r>
      <w:r w:rsidR="3B9214F1" w:rsidRPr="219936AB">
        <w:rPr>
          <w:rStyle w:val="normaltextrun"/>
          <w:i/>
          <w:iCs/>
          <w:sz w:val="20"/>
          <w:szCs w:val="20"/>
        </w:rPr>
        <w:t>S</w:t>
      </w:r>
      <w:r w:rsidR="246A5BFD" w:rsidRPr="219936AB">
        <w:rPr>
          <w:rStyle w:val="normaltextrun"/>
          <w:i/>
          <w:iCs/>
          <w:sz w:val="20"/>
          <w:szCs w:val="20"/>
        </w:rPr>
        <w:t>K</w:t>
      </w:r>
      <w:r w:rsidRPr="219936AB">
        <w:rPr>
          <w:rStyle w:val="normaltextrun"/>
          <w:i/>
          <w:iCs/>
          <w:sz w:val="20"/>
          <w:szCs w:val="20"/>
        </w:rPr>
        <w:t xml:space="preserve"> modulation.</w:t>
      </w:r>
      <w:r w:rsidRPr="219936AB">
        <w:rPr>
          <w:rStyle w:val="eop"/>
          <w:sz w:val="20"/>
          <w:szCs w:val="20"/>
        </w:rPr>
        <w:t> </w:t>
      </w:r>
    </w:p>
    <w:p w14:paraId="6B3672B7" w14:textId="77777777" w:rsidR="00871C2B" w:rsidRDefault="00871C2B" w:rsidP="00871C2B">
      <w:pPr>
        <w:pStyle w:val="paragraph"/>
        <w:spacing w:before="0" w:beforeAutospacing="0" w:after="0" w:afterAutospacing="0"/>
        <w:textAlignment w:val="baseline"/>
        <w:rPr>
          <w:rStyle w:val="eop"/>
          <w:sz w:val="20"/>
          <w:szCs w:val="20"/>
        </w:rPr>
      </w:pPr>
    </w:p>
    <w:p w14:paraId="22DBD21D"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6187148" w14:textId="21EBEAF4" w:rsidR="00871C2B" w:rsidRDefault="009F3C92" w:rsidP="00871C2B">
      <w:pPr>
        <w:pStyle w:val="paragraph"/>
        <w:spacing w:before="0" w:beforeAutospacing="0" w:after="0" w:afterAutospacing="0"/>
        <w:ind w:left="1410" w:hanging="1410"/>
        <w:textAlignment w:val="baseline"/>
        <w:rPr>
          <w:rStyle w:val="eop"/>
          <w:rFonts w:ascii="Arial" w:hAnsi="Arial" w:cs="Arial"/>
        </w:rPr>
      </w:pPr>
      <w:r>
        <w:rPr>
          <w:rStyle w:val="normaltextrun"/>
          <w:rFonts w:ascii="Arial" w:hAnsi="Arial" w:cs="Arial"/>
        </w:rPr>
        <w:t>3</w:t>
      </w:r>
      <w:r w:rsidR="00871C2B" w:rsidRPr="3E99E874">
        <w:rPr>
          <w:rStyle w:val="normaltextrun"/>
          <w:rFonts w:ascii="Arial" w:hAnsi="Arial" w:cs="Arial"/>
        </w:rPr>
        <w:t>.5 ACLR requirements</w:t>
      </w:r>
      <w:r w:rsidR="00871C2B" w:rsidRPr="3E99E874">
        <w:rPr>
          <w:rStyle w:val="eop"/>
          <w:rFonts w:ascii="Arial" w:hAnsi="Arial" w:cs="Arial"/>
        </w:rPr>
        <w:t> </w:t>
      </w:r>
      <w:r w:rsidR="00BB51E1" w:rsidRPr="3E99E874">
        <w:rPr>
          <w:rStyle w:val="normaltextrun"/>
          <w:rFonts w:ascii="Arial" w:hAnsi="Arial" w:cs="Arial"/>
        </w:rPr>
        <w:t xml:space="preserve">for </w:t>
      </w:r>
      <w:r w:rsidR="00BB51E1">
        <w:rPr>
          <w:rStyle w:val="normaltextrun"/>
          <w:rFonts w:ascii="Arial" w:hAnsi="Arial" w:cs="Arial"/>
        </w:rPr>
        <w:t>non-transparent schemes</w:t>
      </w:r>
    </w:p>
    <w:p w14:paraId="52BED3B0" w14:textId="77777777" w:rsidR="00871C2B" w:rsidRDefault="00871C2B" w:rsidP="00871C2B">
      <w:pPr>
        <w:pStyle w:val="paragraph"/>
        <w:spacing w:before="0" w:beforeAutospacing="0" w:after="0" w:afterAutospacing="0"/>
        <w:ind w:left="1410" w:hanging="1410"/>
        <w:textAlignment w:val="baseline"/>
        <w:rPr>
          <w:rFonts w:ascii="Segoe UI" w:hAnsi="Segoe UI" w:cs="Segoe UI"/>
          <w:sz w:val="18"/>
          <w:szCs w:val="18"/>
        </w:rPr>
      </w:pPr>
    </w:p>
    <w:p w14:paraId="7DCBDC6D" w14:textId="77777777" w:rsidR="00871C2B" w:rsidRDefault="00871C2B" w:rsidP="00871C2B">
      <w:pPr>
        <w:pStyle w:val="paragraph"/>
        <w:spacing w:before="0" w:beforeAutospacing="0" w:after="0" w:afterAutospacing="0"/>
        <w:textAlignment w:val="baseline"/>
        <w:rPr>
          <w:rStyle w:val="normaltextrun"/>
          <w:sz w:val="20"/>
          <w:szCs w:val="20"/>
        </w:rPr>
      </w:pPr>
      <w:r>
        <w:rPr>
          <w:rStyle w:val="normaltextrun"/>
          <w:sz w:val="20"/>
          <w:szCs w:val="20"/>
        </w:rPr>
        <w:t>ACLR requirements needs to be considered when operating according to power boost. For example, when considering FR1 scenario, NR ACLR requirement is the following</w:t>
      </w:r>
    </w:p>
    <w:p w14:paraId="10D44B78" w14:textId="77777777" w:rsidR="00871C2B" w:rsidRDefault="00871C2B" w:rsidP="00871C2B">
      <w:pPr>
        <w:pStyle w:val="paragraph"/>
        <w:numPr>
          <w:ilvl w:val="0"/>
          <w:numId w:val="16"/>
        </w:numPr>
        <w:spacing w:before="0" w:beforeAutospacing="0" w:after="0" w:afterAutospacing="0"/>
        <w:textAlignment w:val="baseline"/>
        <w:rPr>
          <w:rStyle w:val="normaltextrun"/>
          <w:sz w:val="20"/>
          <w:szCs w:val="20"/>
        </w:rPr>
      </w:pPr>
      <w:r>
        <w:rPr>
          <w:rStyle w:val="normaltextrun"/>
          <w:sz w:val="20"/>
          <w:szCs w:val="20"/>
        </w:rPr>
        <w:t>PC2 (26 dBm) = 31 dB</w:t>
      </w:r>
    </w:p>
    <w:p w14:paraId="3B5FF676" w14:textId="77777777" w:rsidR="00871C2B" w:rsidRDefault="00871C2B" w:rsidP="00871C2B">
      <w:pPr>
        <w:pStyle w:val="paragraph"/>
        <w:numPr>
          <w:ilvl w:val="0"/>
          <w:numId w:val="16"/>
        </w:numPr>
        <w:spacing w:before="0" w:beforeAutospacing="0" w:after="0" w:afterAutospacing="0"/>
        <w:textAlignment w:val="baseline"/>
        <w:rPr>
          <w:rStyle w:val="normaltextrun"/>
          <w:sz w:val="20"/>
          <w:szCs w:val="20"/>
        </w:rPr>
      </w:pPr>
      <w:r>
        <w:rPr>
          <w:rStyle w:val="normaltextrun"/>
          <w:sz w:val="20"/>
          <w:szCs w:val="20"/>
        </w:rPr>
        <w:t xml:space="preserve">PC3 (23 dBm) = 30 </w:t>
      </w:r>
      <w:proofErr w:type="spellStart"/>
      <w:r>
        <w:rPr>
          <w:rStyle w:val="normaltextrun"/>
          <w:sz w:val="20"/>
          <w:szCs w:val="20"/>
        </w:rPr>
        <w:t>dB.</w:t>
      </w:r>
      <w:proofErr w:type="spellEnd"/>
    </w:p>
    <w:p w14:paraId="6B7EEBB9" w14:textId="77777777" w:rsidR="00871C2B" w:rsidRDefault="00871C2B" w:rsidP="00871C2B">
      <w:pPr>
        <w:pStyle w:val="paragraph"/>
        <w:spacing w:before="0" w:beforeAutospacing="0" w:after="0" w:afterAutospacing="0"/>
        <w:textAlignment w:val="baseline"/>
        <w:rPr>
          <w:rStyle w:val="normaltextrun"/>
          <w:sz w:val="20"/>
          <w:szCs w:val="20"/>
        </w:rPr>
      </w:pPr>
    </w:p>
    <w:p w14:paraId="7F2616C2" w14:textId="77777777" w:rsidR="00871C2B" w:rsidRDefault="00871C2B" w:rsidP="00871C2B">
      <w:pPr>
        <w:pStyle w:val="paragraph"/>
        <w:spacing w:before="0" w:beforeAutospacing="0" w:after="0" w:afterAutospacing="0"/>
        <w:textAlignment w:val="baseline"/>
        <w:rPr>
          <w:rStyle w:val="normaltextrun"/>
          <w:sz w:val="20"/>
          <w:szCs w:val="20"/>
        </w:rPr>
      </w:pPr>
      <w:r>
        <w:rPr>
          <w:rStyle w:val="normaltextrun"/>
          <w:sz w:val="20"/>
          <w:szCs w:val="20"/>
        </w:rPr>
        <w:t xml:space="preserve">The related questions </w:t>
      </w:r>
      <w:proofErr w:type="gramStart"/>
      <w:r>
        <w:rPr>
          <w:rStyle w:val="normaltextrun"/>
          <w:sz w:val="20"/>
          <w:szCs w:val="20"/>
        </w:rPr>
        <w:t>is</w:t>
      </w:r>
      <w:proofErr w:type="gramEnd"/>
      <w:r>
        <w:rPr>
          <w:rStyle w:val="normaltextrun"/>
          <w:sz w:val="20"/>
          <w:szCs w:val="20"/>
        </w:rPr>
        <w:t>: when power boost is applied for PC3, which ACLR requirement to follow? There seems to be two approaches:</w:t>
      </w:r>
    </w:p>
    <w:p w14:paraId="734408BC" w14:textId="77777777" w:rsidR="00871C2B" w:rsidRDefault="00871C2B" w:rsidP="00871C2B">
      <w:pPr>
        <w:pStyle w:val="paragraph"/>
        <w:numPr>
          <w:ilvl w:val="0"/>
          <w:numId w:val="19"/>
        </w:numPr>
        <w:spacing w:before="0" w:beforeAutospacing="0" w:after="0" w:afterAutospacing="0"/>
        <w:textAlignment w:val="baseline"/>
        <w:rPr>
          <w:rStyle w:val="normaltextrun"/>
          <w:sz w:val="20"/>
          <w:szCs w:val="20"/>
        </w:rPr>
      </w:pPr>
      <w:r>
        <w:rPr>
          <w:rStyle w:val="normaltextrun"/>
          <w:sz w:val="20"/>
          <w:szCs w:val="20"/>
        </w:rPr>
        <w:t>Follow ACLR requirement defined for PC2</w:t>
      </w:r>
    </w:p>
    <w:p w14:paraId="141002AB" w14:textId="77777777" w:rsidR="00871C2B" w:rsidRDefault="00871C2B" w:rsidP="00871C2B">
      <w:pPr>
        <w:pStyle w:val="paragraph"/>
        <w:numPr>
          <w:ilvl w:val="0"/>
          <w:numId w:val="19"/>
        </w:numPr>
        <w:spacing w:before="0" w:beforeAutospacing="0" w:after="0" w:afterAutospacing="0"/>
        <w:textAlignment w:val="baseline"/>
        <w:rPr>
          <w:rStyle w:val="normaltextrun"/>
          <w:sz w:val="20"/>
          <w:szCs w:val="20"/>
        </w:rPr>
      </w:pPr>
      <w:r>
        <w:rPr>
          <w:rStyle w:val="normaltextrun"/>
          <w:sz w:val="20"/>
          <w:szCs w:val="20"/>
        </w:rPr>
        <w:t>Follow ACLR requirement defined for PC3</w:t>
      </w:r>
    </w:p>
    <w:p w14:paraId="45432307" w14:textId="77777777" w:rsidR="00871C2B" w:rsidRPr="00061D7F" w:rsidRDefault="00871C2B" w:rsidP="00871C2B">
      <w:pPr>
        <w:pStyle w:val="paragraph"/>
        <w:spacing w:before="0" w:beforeAutospacing="0" w:after="0" w:afterAutospacing="0"/>
        <w:textAlignment w:val="baseline"/>
        <w:rPr>
          <w:rStyle w:val="normaltextrun"/>
          <w:sz w:val="20"/>
          <w:szCs w:val="20"/>
        </w:rPr>
      </w:pPr>
      <w:r>
        <w:rPr>
          <w:rStyle w:val="normaltextrun"/>
          <w:sz w:val="20"/>
          <w:szCs w:val="20"/>
        </w:rPr>
        <w:t>Due to simplicity, we propose to always follow ACLR requirement defined for the corresponding power class. This would be also in line with principle applied for pi/2 BPSK with power boost.</w:t>
      </w:r>
    </w:p>
    <w:p w14:paraId="3BA39344"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p>
    <w:p w14:paraId="0D557BBC" w14:textId="3B70979D" w:rsidR="00871C2B" w:rsidRDefault="00871C2B" w:rsidP="00871C2B">
      <w:pPr>
        <w:pStyle w:val="paragraph"/>
        <w:spacing w:before="0" w:beforeAutospacing="0" w:after="0" w:afterAutospacing="0"/>
        <w:textAlignment w:val="baseline"/>
        <w:rPr>
          <w:rStyle w:val="eop"/>
          <w:sz w:val="20"/>
          <w:szCs w:val="20"/>
        </w:rPr>
      </w:pPr>
      <w:r>
        <w:rPr>
          <w:rStyle w:val="normaltextrun"/>
          <w:b/>
          <w:bCs/>
          <w:sz w:val="20"/>
          <w:szCs w:val="20"/>
        </w:rPr>
        <w:t xml:space="preserve">Proposal </w:t>
      </w:r>
      <w:r w:rsidR="0064324D">
        <w:rPr>
          <w:rStyle w:val="normaltextrun"/>
          <w:b/>
          <w:bCs/>
          <w:sz w:val="20"/>
          <w:szCs w:val="20"/>
        </w:rPr>
        <w:t>7</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Define ACLR requirement according to power class also with power boost</w:t>
      </w:r>
      <w:r>
        <w:rPr>
          <w:rStyle w:val="eop"/>
          <w:i/>
          <w:iCs/>
          <w:sz w:val="20"/>
          <w:szCs w:val="20"/>
        </w:rPr>
        <w:t>.</w:t>
      </w:r>
    </w:p>
    <w:p w14:paraId="69A62757" w14:textId="106D23D2" w:rsidR="00171904" w:rsidRDefault="00171904" w:rsidP="00484805">
      <w:pPr>
        <w:pStyle w:val="ListParagraph"/>
        <w:spacing w:after="0"/>
        <w:jc w:val="both"/>
        <w:rPr>
          <w:rStyle w:val="normaltextrun"/>
          <w:i/>
          <w:iCs/>
        </w:rPr>
      </w:pPr>
    </w:p>
    <w:p w14:paraId="4603E503" w14:textId="77777777" w:rsidR="00C33A1B" w:rsidRPr="001F7F2C" w:rsidRDefault="00C33A1B" w:rsidP="00484805">
      <w:pPr>
        <w:pStyle w:val="ListParagraph"/>
        <w:spacing w:after="0"/>
        <w:jc w:val="both"/>
        <w:rPr>
          <w:rStyle w:val="normaltextrun"/>
          <w:i/>
          <w:iCs/>
        </w:rPr>
      </w:pPr>
    </w:p>
    <w:p w14:paraId="4505635A" w14:textId="6D081FA6" w:rsidR="002F1940" w:rsidRDefault="006D3D88" w:rsidP="00AA7654">
      <w:pPr>
        <w:pStyle w:val="Heading1"/>
        <w:rPr>
          <w:szCs w:val="36"/>
        </w:rPr>
      </w:pPr>
      <w:r>
        <w:rPr>
          <w:szCs w:val="36"/>
        </w:rPr>
        <w:t>4.</w:t>
      </w:r>
      <w:r w:rsidR="002F1940">
        <w:rPr>
          <w:szCs w:val="36"/>
        </w:rPr>
        <w:tab/>
      </w:r>
      <w:bookmarkStart w:id="4" w:name="OLE_LINK53"/>
      <w:bookmarkStart w:id="5" w:name="OLE_LINK54"/>
      <w:r w:rsidR="00AA7654">
        <w:rPr>
          <w:szCs w:val="36"/>
        </w:rPr>
        <w:t>Conclusion</w:t>
      </w:r>
    </w:p>
    <w:p w14:paraId="6DD1302C" w14:textId="07681AFB" w:rsidR="009B751D" w:rsidRDefault="00871C2B" w:rsidP="002E54E0">
      <w:pPr>
        <w:spacing w:after="0"/>
        <w:rPr>
          <w:rStyle w:val="normaltextrun"/>
          <w:color w:val="000000"/>
          <w:shd w:val="clear" w:color="auto" w:fill="FFFFFF"/>
          <w:lang w:val="en-US"/>
        </w:rPr>
      </w:pPr>
      <w:r>
        <w:rPr>
          <w:rStyle w:val="normaltextrun"/>
          <w:color w:val="000000"/>
          <w:shd w:val="clear" w:color="auto" w:fill="FFFFFF"/>
        </w:rPr>
        <w:t>In this paper we discussed potential impacts of FDSS with spectrum extension in RAN4 RF specs. It covers the following proposals:</w:t>
      </w:r>
      <w:r>
        <w:rPr>
          <w:rStyle w:val="eop"/>
          <w:color w:val="000000"/>
          <w:shd w:val="clear" w:color="auto" w:fill="FFFFFF"/>
        </w:rPr>
        <w:t> </w:t>
      </w:r>
      <w:r w:rsidR="009B751D">
        <w:t xml:space="preserve"> </w:t>
      </w:r>
    </w:p>
    <w:p w14:paraId="1466004C" w14:textId="77777777" w:rsidR="009D3B2B" w:rsidRDefault="009D3B2B" w:rsidP="002E54E0">
      <w:pPr>
        <w:spacing w:after="0"/>
      </w:pPr>
    </w:p>
    <w:p w14:paraId="3D106050" w14:textId="77777777" w:rsidR="003D4315" w:rsidRDefault="003D4315" w:rsidP="003D4315">
      <w:pPr>
        <w:pStyle w:val="paragraph"/>
        <w:spacing w:after="0"/>
        <w:rPr>
          <w:rStyle w:val="normaltextrun"/>
          <w:sz w:val="20"/>
          <w:szCs w:val="20"/>
        </w:rPr>
      </w:pPr>
      <w:r>
        <w:rPr>
          <w:rStyle w:val="normaltextrun"/>
          <w:b/>
          <w:bCs/>
          <w:sz w:val="20"/>
          <w:szCs w:val="20"/>
        </w:rPr>
        <w:t>Proposal 1:</w:t>
      </w:r>
      <w:r>
        <w:rPr>
          <w:rStyle w:val="normaltextrun"/>
          <w:sz w:val="20"/>
          <w:szCs w:val="20"/>
        </w:rPr>
        <w:t> </w:t>
      </w:r>
      <w:r>
        <w:rPr>
          <w:rStyle w:val="normaltextrun"/>
          <w:b/>
          <w:bCs/>
          <w:sz w:val="20"/>
          <w:szCs w:val="20"/>
        </w:rPr>
        <w:t xml:space="preserve"> </w:t>
      </w:r>
      <w:r>
        <w:rPr>
          <w:rStyle w:val="normaltextrun"/>
          <w:i/>
          <w:iCs/>
          <w:sz w:val="20"/>
          <w:szCs w:val="20"/>
        </w:rPr>
        <w:t xml:space="preserve">Deprioritize the discussion related to RF specification impacts for Transparent scheme in Rel-18 CE </w:t>
      </w:r>
    </w:p>
    <w:p w14:paraId="6389EB2F" w14:textId="77777777" w:rsidR="003D4315" w:rsidRDefault="003D4315" w:rsidP="00871C2B">
      <w:pPr>
        <w:pStyle w:val="paragraph"/>
        <w:spacing w:before="0" w:beforeAutospacing="0" w:after="0" w:afterAutospacing="0"/>
        <w:textAlignment w:val="baseline"/>
        <w:rPr>
          <w:rStyle w:val="normaltextrun"/>
          <w:b/>
          <w:bCs/>
          <w:sz w:val="20"/>
          <w:szCs w:val="20"/>
        </w:rPr>
      </w:pPr>
    </w:p>
    <w:p w14:paraId="3A56FCAB" w14:textId="25F5D8C6" w:rsidR="00871C2B" w:rsidRPr="009B0405" w:rsidRDefault="00871C2B" w:rsidP="00871C2B">
      <w:pPr>
        <w:pStyle w:val="paragraph"/>
        <w:spacing w:before="0" w:beforeAutospacing="0" w:after="0" w:afterAutospacing="0"/>
        <w:textAlignment w:val="baseline"/>
        <w:rPr>
          <w:rStyle w:val="normaltextrun"/>
          <w:rFonts w:ascii="Segoe UI" w:hAnsi="Segoe UI" w:cs="Segoe UI"/>
          <w:sz w:val="18"/>
          <w:szCs w:val="18"/>
        </w:rPr>
      </w:pPr>
      <w:r>
        <w:rPr>
          <w:rStyle w:val="normaltextrun"/>
          <w:b/>
          <w:bCs/>
          <w:sz w:val="20"/>
          <w:szCs w:val="20"/>
        </w:rPr>
        <w:t xml:space="preserve">Proposal </w:t>
      </w:r>
      <w:r w:rsidR="003D4315">
        <w:rPr>
          <w:rStyle w:val="normaltextrun"/>
          <w:b/>
          <w:bCs/>
          <w:sz w:val="20"/>
          <w:szCs w:val="20"/>
        </w:rPr>
        <w:t>2</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Update spectral flatness requirements in TS 38.101-x to cover FDSS with spectrum extension with QPSK modulation. Consider the following approaches:</w:t>
      </w:r>
    </w:p>
    <w:p w14:paraId="3627F8A0" w14:textId="77777777" w:rsidR="00871C2B" w:rsidRPr="008E0A57" w:rsidRDefault="00871C2B" w:rsidP="00871C2B">
      <w:pPr>
        <w:pStyle w:val="paragraph"/>
        <w:numPr>
          <w:ilvl w:val="0"/>
          <w:numId w:val="15"/>
        </w:numPr>
        <w:spacing w:before="0" w:beforeAutospacing="0" w:after="0" w:afterAutospacing="0"/>
        <w:ind w:left="709" w:hanging="425"/>
        <w:textAlignment w:val="baseline"/>
        <w:rPr>
          <w:rStyle w:val="normaltextrun"/>
          <w:sz w:val="22"/>
          <w:szCs w:val="22"/>
        </w:rPr>
      </w:pPr>
      <w:r>
        <w:rPr>
          <w:rStyle w:val="normaltextrun"/>
          <w:i/>
          <w:iCs/>
          <w:sz w:val="20"/>
          <w:szCs w:val="20"/>
        </w:rPr>
        <w:t xml:space="preserve">Two ranges </w:t>
      </w:r>
      <w:r w:rsidRPr="009B0405">
        <w:rPr>
          <w:rStyle w:val="normaltextrun"/>
          <w:i/>
          <w:iCs/>
          <w:sz w:val="20"/>
          <w:szCs w:val="20"/>
        </w:rPr>
        <w:t xml:space="preserve">defined for pi/2 BPSK </w:t>
      </w:r>
      <w:r>
        <w:rPr>
          <w:rStyle w:val="normaltextrun"/>
          <w:i/>
          <w:iCs/>
          <w:sz w:val="20"/>
          <w:szCs w:val="20"/>
        </w:rPr>
        <w:t xml:space="preserve">are </w:t>
      </w:r>
      <w:r w:rsidRPr="009B0405">
        <w:rPr>
          <w:rStyle w:val="normaltextrun"/>
          <w:i/>
          <w:iCs/>
          <w:sz w:val="20"/>
          <w:szCs w:val="20"/>
        </w:rPr>
        <w:t>applied for the total allocation (</w:t>
      </w:r>
      <w:proofErr w:type="spellStart"/>
      <w:r w:rsidRPr="009B0405">
        <w:rPr>
          <w:rStyle w:val="normaltextrun"/>
          <w:i/>
          <w:iCs/>
          <w:sz w:val="20"/>
          <w:szCs w:val="20"/>
        </w:rPr>
        <w:t>Inband</w:t>
      </w:r>
      <w:proofErr w:type="spellEnd"/>
      <w:r w:rsidRPr="009B0405">
        <w:rPr>
          <w:rStyle w:val="normaltextrun"/>
          <w:i/>
          <w:iCs/>
          <w:sz w:val="20"/>
          <w:szCs w:val="20"/>
        </w:rPr>
        <w:t xml:space="preserve"> + Excess band)</w:t>
      </w:r>
    </w:p>
    <w:p w14:paraId="3679D70F" w14:textId="77777777" w:rsidR="00871C2B" w:rsidRPr="00C33A1B" w:rsidRDefault="00871C2B" w:rsidP="00871C2B">
      <w:pPr>
        <w:pStyle w:val="paragraph"/>
        <w:numPr>
          <w:ilvl w:val="0"/>
          <w:numId w:val="15"/>
        </w:numPr>
        <w:spacing w:before="0" w:beforeAutospacing="0" w:after="0" w:afterAutospacing="0"/>
        <w:ind w:left="709" w:hanging="425"/>
        <w:textAlignment w:val="baseline"/>
        <w:rPr>
          <w:rStyle w:val="normaltextrun"/>
          <w:sz w:val="22"/>
          <w:szCs w:val="22"/>
        </w:rPr>
      </w:pPr>
      <w:r>
        <w:rPr>
          <w:rStyle w:val="normaltextrun"/>
          <w:i/>
          <w:iCs/>
          <w:sz w:val="20"/>
          <w:szCs w:val="20"/>
        </w:rPr>
        <w:t xml:space="preserve">Two ranges defined for pi/2 BPSK are applied for the </w:t>
      </w:r>
      <w:proofErr w:type="spellStart"/>
      <w:r>
        <w:rPr>
          <w:rStyle w:val="normaltextrun"/>
          <w:i/>
          <w:iCs/>
          <w:sz w:val="20"/>
          <w:szCs w:val="20"/>
        </w:rPr>
        <w:t>Inband</w:t>
      </w:r>
      <w:proofErr w:type="spellEnd"/>
      <w:r>
        <w:rPr>
          <w:rStyle w:val="normaltextrun"/>
          <w:i/>
          <w:iCs/>
          <w:sz w:val="20"/>
          <w:szCs w:val="20"/>
        </w:rPr>
        <w:t xml:space="preserve"> signal. The third range with a new parameter X3 is introduced for Excess band.</w:t>
      </w:r>
    </w:p>
    <w:p w14:paraId="302AE31A" w14:textId="78571FE1" w:rsidR="0064324D" w:rsidRDefault="0064324D" w:rsidP="0064324D">
      <w:pPr>
        <w:pStyle w:val="paragraph"/>
        <w:spacing w:before="0" w:beforeAutospacing="0" w:after="0" w:afterAutospacing="0"/>
        <w:textAlignment w:val="baseline"/>
        <w:rPr>
          <w:rStyle w:val="normaltextrun"/>
          <w:i/>
          <w:iCs/>
          <w:sz w:val="20"/>
          <w:szCs w:val="20"/>
        </w:rPr>
      </w:pPr>
    </w:p>
    <w:p w14:paraId="569B63F5" w14:textId="77777777" w:rsidR="0064324D" w:rsidRDefault="0064324D" w:rsidP="0064324D">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Proposal 3:</w:t>
      </w:r>
      <w:r>
        <w:rPr>
          <w:rStyle w:val="normaltextrun"/>
          <w:sz w:val="20"/>
          <w:szCs w:val="20"/>
        </w:rPr>
        <w:t> </w:t>
      </w:r>
      <w:r>
        <w:rPr>
          <w:rStyle w:val="normaltextrun"/>
          <w:b/>
          <w:bCs/>
          <w:sz w:val="20"/>
          <w:szCs w:val="20"/>
        </w:rPr>
        <w:t xml:space="preserve"> </w:t>
      </w:r>
      <w:r>
        <w:rPr>
          <w:rStyle w:val="normaltextrun"/>
          <w:i/>
          <w:iCs/>
          <w:sz w:val="20"/>
          <w:szCs w:val="20"/>
        </w:rPr>
        <w:t>Consider two set of spectrum flatness requirements:</w:t>
      </w:r>
      <w:r>
        <w:rPr>
          <w:rStyle w:val="eop"/>
          <w:sz w:val="20"/>
          <w:szCs w:val="20"/>
        </w:rPr>
        <w:t> </w:t>
      </w:r>
    </w:p>
    <w:p w14:paraId="22568646" w14:textId="77777777" w:rsidR="0064324D" w:rsidRDefault="0064324D" w:rsidP="0064324D">
      <w:pPr>
        <w:pStyle w:val="paragraph"/>
        <w:numPr>
          <w:ilvl w:val="0"/>
          <w:numId w:val="24"/>
        </w:numPr>
        <w:spacing w:before="0" w:beforeAutospacing="0" w:after="0" w:afterAutospacing="0"/>
        <w:textAlignment w:val="baseline"/>
        <w:rPr>
          <w:sz w:val="22"/>
          <w:szCs w:val="22"/>
        </w:rPr>
      </w:pPr>
      <w:r>
        <w:rPr>
          <w:rStyle w:val="normaltextrun"/>
          <w:i/>
          <w:iCs/>
          <w:sz w:val="20"/>
          <w:szCs w:val="20"/>
        </w:rPr>
        <w:t>Current requirements defined for pi/2 BPSK (allowing also more aggressive filters)</w:t>
      </w:r>
    </w:p>
    <w:p w14:paraId="6C69DDDB" w14:textId="77777777" w:rsidR="0064324D" w:rsidRDefault="0064324D" w:rsidP="0064324D">
      <w:pPr>
        <w:pStyle w:val="paragraph"/>
        <w:numPr>
          <w:ilvl w:val="0"/>
          <w:numId w:val="24"/>
        </w:numPr>
        <w:spacing w:before="0" w:beforeAutospacing="0" w:after="0" w:afterAutospacing="0"/>
        <w:textAlignment w:val="baseline"/>
        <w:rPr>
          <w:sz w:val="22"/>
          <w:szCs w:val="22"/>
        </w:rPr>
      </w:pPr>
      <w:r>
        <w:rPr>
          <w:rStyle w:val="normaltextrun"/>
          <w:i/>
          <w:iCs/>
          <w:sz w:val="20"/>
          <w:szCs w:val="20"/>
        </w:rPr>
        <w:t>Tighter requirements (allowing only less aggressive filters)</w:t>
      </w:r>
    </w:p>
    <w:p w14:paraId="416EE6DC" w14:textId="77777777" w:rsidR="0064324D" w:rsidRPr="008E0A57" w:rsidRDefault="0064324D" w:rsidP="00C33A1B">
      <w:pPr>
        <w:pStyle w:val="paragraph"/>
        <w:spacing w:before="0" w:beforeAutospacing="0" w:after="0" w:afterAutospacing="0"/>
        <w:textAlignment w:val="baseline"/>
        <w:rPr>
          <w:rStyle w:val="normaltextrun"/>
          <w:sz w:val="22"/>
          <w:szCs w:val="22"/>
        </w:rPr>
      </w:pPr>
    </w:p>
    <w:p w14:paraId="637E1B8E" w14:textId="6975483C" w:rsidR="00871C2B" w:rsidRDefault="00871C2B" w:rsidP="00871C2B">
      <w:pPr>
        <w:pStyle w:val="paragraph"/>
        <w:spacing w:after="0"/>
        <w:rPr>
          <w:rStyle w:val="normaltextrun"/>
          <w:sz w:val="20"/>
          <w:szCs w:val="20"/>
        </w:rPr>
      </w:pPr>
      <w:r>
        <w:rPr>
          <w:rStyle w:val="normaltextrun"/>
          <w:b/>
          <w:bCs/>
          <w:sz w:val="20"/>
          <w:szCs w:val="20"/>
        </w:rPr>
        <w:t xml:space="preserve">Proposal </w:t>
      </w:r>
      <w:r w:rsidR="0064324D">
        <w:rPr>
          <w:rStyle w:val="normaltextrun"/>
          <w:b/>
          <w:bCs/>
          <w:sz w:val="20"/>
          <w:szCs w:val="20"/>
        </w:rPr>
        <w:t>4</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F</w:t>
      </w:r>
      <w:r w:rsidRPr="00FA0C8A">
        <w:rPr>
          <w:rStyle w:val="normaltextrun"/>
          <w:i/>
          <w:iCs/>
          <w:sz w:val="20"/>
          <w:szCs w:val="20"/>
        </w:rPr>
        <w:t xml:space="preserve">rom IBE point of view, </w:t>
      </w:r>
      <w:r>
        <w:rPr>
          <w:rStyle w:val="normaltextrun"/>
          <w:i/>
          <w:iCs/>
          <w:sz w:val="20"/>
          <w:szCs w:val="20"/>
        </w:rPr>
        <w:t xml:space="preserve">consider </w:t>
      </w:r>
      <w:r w:rsidRPr="00FA0C8A">
        <w:rPr>
          <w:rStyle w:val="normaltextrun"/>
          <w:i/>
          <w:iCs/>
          <w:sz w:val="20"/>
          <w:szCs w:val="20"/>
        </w:rPr>
        <w:t xml:space="preserve">excess band </w:t>
      </w:r>
      <w:r>
        <w:rPr>
          <w:rStyle w:val="normaltextrun"/>
          <w:i/>
          <w:iCs/>
          <w:sz w:val="20"/>
          <w:szCs w:val="20"/>
        </w:rPr>
        <w:t>as</w:t>
      </w:r>
      <w:r w:rsidRPr="00FA0C8A">
        <w:rPr>
          <w:rStyle w:val="normaltextrun"/>
          <w:i/>
          <w:iCs/>
          <w:sz w:val="20"/>
          <w:szCs w:val="20"/>
        </w:rPr>
        <w:t xml:space="preserve"> </w:t>
      </w:r>
      <w:r>
        <w:rPr>
          <w:rStyle w:val="normaltextrun"/>
          <w:i/>
          <w:iCs/>
          <w:sz w:val="20"/>
          <w:szCs w:val="20"/>
        </w:rPr>
        <w:t xml:space="preserve">a part of </w:t>
      </w:r>
      <w:r w:rsidRPr="00FA0C8A">
        <w:rPr>
          <w:rStyle w:val="normaltextrun"/>
          <w:i/>
          <w:iCs/>
          <w:sz w:val="20"/>
          <w:szCs w:val="20"/>
        </w:rPr>
        <w:t>the allocated UL transmission bandwidth.</w:t>
      </w:r>
    </w:p>
    <w:p w14:paraId="76BD9EB2" w14:textId="77777777" w:rsidR="00871C2B" w:rsidRDefault="00871C2B" w:rsidP="00871C2B">
      <w:pPr>
        <w:pStyle w:val="paragraph"/>
        <w:spacing w:before="0" w:beforeAutospacing="0" w:after="0" w:afterAutospacing="0"/>
        <w:textAlignment w:val="baseline"/>
        <w:rPr>
          <w:rStyle w:val="normaltextrun"/>
          <w:b/>
          <w:bCs/>
          <w:sz w:val="20"/>
          <w:szCs w:val="20"/>
        </w:rPr>
      </w:pPr>
    </w:p>
    <w:p w14:paraId="499BCB04" w14:textId="53611CB5" w:rsidR="00871C2B" w:rsidRDefault="00871C2B" w:rsidP="00871C2B">
      <w:pPr>
        <w:pStyle w:val="paragraph"/>
        <w:spacing w:before="0" w:beforeAutospacing="0" w:after="0" w:afterAutospacing="0"/>
        <w:textAlignment w:val="baseline"/>
        <w:rPr>
          <w:rStyle w:val="eop"/>
          <w:sz w:val="20"/>
          <w:szCs w:val="20"/>
        </w:rPr>
      </w:pPr>
      <w:r w:rsidRPr="16F03AC7">
        <w:rPr>
          <w:rStyle w:val="normaltextrun"/>
          <w:b/>
          <w:bCs/>
          <w:sz w:val="20"/>
          <w:szCs w:val="20"/>
        </w:rPr>
        <w:t xml:space="preserve">Proposal </w:t>
      </w:r>
      <w:r w:rsidR="0064324D">
        <w:rPr>
          <w:rStyle w:val="normaltextrun"/>
          <w:b/>
          <w:bCs/>
          <w:sz w:val="20"/>
          <w:szCs w:val="20"/>
        </w:rPr>
        <w:t>5</w:t>
      </w:r>
      <w:r w:rsidRPr="16F03AC7">
        <w:rPr>
          <w:rStyle w:val="normaltextrun"/>
          <w:b/>
          <w:bCs/>
          <w:sz w:val="20"/>
          <w:szCs w:val="20"/>
        </w:rPr>
        <w:t>:</w:t>
      </w:r>
      <w:r w:rsidRPr="16F03AC7">
        <w:rPr>
          <w:rStyle w:val="normaltextrun"/>
          <w:sz w:val="20"/>
          <w:szCs w:val="20"/>
        </w:rPr>
        <w:t> </w:t>
      </w:r>
      <w:r w:rsidRPr="16F03AC7">
        <w:rPr>
          <w:rStyle w:val="normaltextrun"/>
          <w:b/>
          <w:bCs/>
          <w:sz w:val="20"/>
          <w:szCs w:val="20"/>
        </w:rPr>
        <w:t xml:space="preserve"> </w:t>
      </w:r>
      <w:r w:rsidRPr="16F03AC7">
        <w:rPr>
          <w:rStyle w:val="normaltextrun"/>
          <w:i/>
          <w:iCs/>
          <w:sz w:val="20"/>
          <w:szCs w:val="20"/>
        </w:rPr>
        <w:t>Update MPR tables (at least Table 6.2.2-1) in TS 38.101-1.</w:t>
      </w:r>
      <w:r w:rsidRPr="16F03AC7">
        <w:rPr>
          <w:rStyle w:val="eop"/>
          <w:sz w:val="20"/>
          <w:szCs w:val="20"/>
        </w:rPr>
        <w:t> </w:t>
      </w:r>
    </w:p>
    <w:p w14:paraId="78C83FB3" w14:textId="77777777" w:rsidR="00871C2B" w:rsidRPr="00D36BB7" w:rsidRDefault="00871C2B" w:rsidP="00871C2B">
      <w:pPr>
        <w:pStyle w:val="paragraph"/>
        <w:numPr>
          <w:ilvl w:val="0"/>
          <w:numId w:val="18"/>
        </w:numPr>
        <w:spacing w:before="0" w:beforeAutospacing="0" w:after="0" w:afterAutospacing="0"/>
        <w:textAlignment w:val="baseline"/>
        <w:rPr>
          <w:rFonts w:ascii="Segoe UI" w:hAnsi="Segoe UI" w:cs="Segoe UI"/>
          <w:i/>
          <w:iCs/>
          <w:sz w:val="18"/>
          <w:szCs w:val="18"/>
        </w:rPr>
      </w:pPr>
      <w:proofErr w:type="gramStart"/>
      <w:r w:rsidRPr="014BA413">
        <w:rPr>
          <w:rStyle w:val="eop"/>
          <w:i/>
          <w:iCs/>
          <w:sz w:val="20"/>
          <w:szCs w:val="20"/>
        </w:rPr>
        <w:t>In order to</w:t>
      </w:r>
      <w:proofErr w:type="gramEnd"/>
      <w:r w:rsidRPr="014BA413">
        <w:rPr>
          <w:rStyle w:val="eop"/>
          <w:i/>
          <w:iCs/>
          <w:sz w:val="20"/>
          <w:szCs w:val="20"/>
        </w:rPr>
        <w:t xml:space="preserve"> minimize the specification complexity, it makes sense to consider definition of the current RB regions (Edge/Outer/Inner) as the starting point.</w:t>
      </w:r>
    </w:p>
    <w:p w14:paraId="13BCB5EC" w14:textId="77777777" w:rsidR="00871C2B" w:rsidRDefault="00871C2B" w:rsidP="00871C2B">
      <w:pPr>
        <w:pStyle w:val="paragraph"/>
        <w:spacing w:before="0" w:beforeAutospacing="0" w:after="0" w:afterAutospacing="0"/>
        <w:textAlignment w:val="baseline"/>
        <w:rPr>
          <w:rStyle w:val="normaltextrun"/>
          <w:b/>
          <w:bCs/>
          <w:sz w:val="20"/>
          <w:szCs w:val="20"/>
        </w:rPr>
      </w:pPr>
    </w:p>
    <w:p w14:paraId="396C78A3" w14:textId="77777777" w:rsidR="00C7352A" w:rsidRDefault="00C7352A" w:rsidP="00C7352A">
      <w:pPr>
        <w:pStyle w:val="paragraph"/>
        <w:spacing w:before="0" w:beforeAutospacing="0" w:after="0" w:afterAutospacing="0"/>
        <w:textAlignment w:val="baseline"/>
        <w:rPr>
          <w:rStyle w:val="eop"/>
          <w:sz w:val="20"/>
          <w:szCs w:val="20"/>
        </w:rPr>
      </w:pPr>
      <w:r w:rsidRPr="219936AB">
        <w:rPr>
          <w:rStyle w:val="normaltextrun"/>
          <w:b/>
          <w:bCs/>
          <w:sz w:val="20"/>
          <w:szCs w:val="20"/>
        </w:rPr>
        <w:t>Proposal 6:</w:t>
      </w:r>
      <w:r w:rsidRPr="219936AB">
        <w:rPr>
          <w:rStyle w:val="normaltextrun"/>
          <w:sz w:val="20"/>
          <w:szCs w:val="20"/>
        </w:rPr>
        <w:t> </w:t>
      </w:r>
      <w:r w:rsidRPr="219936AB">
        <w:rPr>
          <w:rStyle w:val="normaltextrun"/>
          <w:b/>
          <w:bCs/>
          <w:sz w:val="20"/>
          <w:szCs w:val="20"/>
        </w:rPr>
        <w:t xml:space="preserve"> </w:t>
      </w:r>
      <w:r w:rsidRPr="219936AB">
        <w:rPr>
          <w:rStyle w:val="normaltextrun"/>
          <w:i/>
          <w:iCs/>
          <w:sz w:val="20"/>
          <w:szCs w:val="20"/>
        </w:rPr>
        <w:t>Extend the power boost solution defined for pi/2 BPSK also for QPSK modulation.</w:t>
      </w:r>
      <w:r w:rsidRPr="219936AB">
        <w:rPr>
          <w:rStyle w:val="eop"/>
          <w:sz w:val="20"/>
          <w:szCs w:val="20"/>
        </w:rPr>
        <w:t> </w:t>
      </w:r>
    </w:p>
    <w:p w14:paraId="57674D25" w14:textId="500A88F1" w:rsidR="00871C2B" w:rsidRDefault="00871C2B" w:rsidP="00871C2B">
      <w:pPr>
        <w:pStyle w:val="paragraph"/>
        <w:spacing w:before="0" w:beforeAutospacing="0" w:after="0" w:afterAutospacing="0"/>
        <w:textAlignment w:val="baseline"/>
        <w:rPr>
          <w:rStyle w:val="eop"/>
          <w:sz w:val="20"/>
          <w:szCs w:val="20"/>
        </w:rPr>
      </w:pPr>
    </w:p>
    <w:p w14:paraId="16959A73" w14:textId="59AEC413" w:rsidR="00871C2B" w:rsidRDefault="00871C2B" w:rsidP="00871C2B">
      <w:pPr>
        <w:pStyle w:val="paragraph"/>
        <w:spacing w:before="0" w:beforeAutospacing="0" w:after="0" w:afterAutospacing="0"/>
        <w:textAlignment w:val="baseline"/>
        <w:rPr>
          <w:rStyle w:val="eop"/>
          <w:sz w:val="20"/>
          <w:szCs w:val="20"/>
        </w:rPr>
      </w:pPr>
      <w:r>
        <w:rPr>
          <w:rStyle w:val="normaltextrun"/>
          <w:b/>
          <w:bCs/>
          <w:sz w:val="20"/>
          <w:szCs w:val="20"/>
        </w:rPr>
        <w:t xml:space="preserve">Proposal </w:t>
      </w:r>
      <w:r w:rsidR="0064324D">
        <w:rPr>
          <w:rStyle w:val="normaltextrun"/>
          <w:b/>
          <w:bCs/>
          <w:sz w:val="20"/>
          <w:szCs w:val="20"/>
        </w:rPr>
        <w:t>7</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Define ACLR requirement according to power class also with power boost</w:t>
      </w:r>
      <w:r>
        <w:rPr>
          <w:rStyle w:val="eop"/>
          <w:i/>
          <w:iCs/>
          <w:sz w:val="20"/>
          <w:szCs w:val="20"/>
        </w:rPr>
        <w:t>.</w:t>
      </w:r>
    </w:p>
    <w:p w14:paraId="6641B805" w14:textId="77777777" w:rsidR="00643EE9" w:rsidRPr="00777BF0" w:rsidRDefault="00643EE9" w:rsidP="00643EE9">
      <w:pPr>
        <w:pStyle w:val="paragraph"/>
        <w:spacing w:before="0" w:beforeAutospacing="0" w:after="0" w:afterAutospacing="0"/>
        <w:textAlignment w:val="baseline"/>
        <w:rPr>
          <w:b/>
          <w:bCs/>
          <w:i/>
          <w:iCs/>
          <w:sz w:val="20"/>
          <w:szCs w:val="20"/>
        </w:rPr>
      </w:pPr>
    </w:p>
    <w:p w14:paraId="4FEB7888" w14:textId="6968A1E9" w:rsidR="00AA7654" w:rsidRDefault="00AA7654" w:rsidP="00AA7654">
      <w:pPr>
        <w:pStyle w:val="Heading1"/>
      </w:pPr>
      <w:r>
        <w:t>References</w:t>
      </w:r>
    </w:p>
    <w:p w14:paraId="197CAB7D" w14:textId="6F9F661C" w:rsidR="00290FCD" w:rsidRDefault="00290FCD" w:rsidP="00643EE9">
      <w:pPr>
        <w:pStyle w:val="ListParagraph"/>
        <w:numPr>
          <w:ilvl w:val="0"/>
          <w:numId w:val="5"/>
        </w:numPr>
        <w:overflowPunct/>
        <w:autoSpaceDE/>
        <w:autoSpaceDN/>
        <w:adjustRightInd/>
        <w:spacing w:after="0"/>
        <w:textAlignment w:val="auto"/>
        <w:rPr>
          <w:lang w:val="en-US"/>
        </w:rPr>
      </w:pPr>
      <w:bookmarkStart w:id="6" w:name="_Ref67429389"/>
      <w:r>
        <w:rPr>
          <w:lang w:val="en-US"/>
        </w:rPr>
        <w:t>RP-</w:t>
      </w:r>
      <w:r w:rsidR="00276DAC">
        <w:rPr>
          <w:lang w:val="en-US"/>
        </w:rPr>
        <w:t>213579</w:t>
      </w:r>
      <w:r w:rsidR="00DE1B56">
        <w:rPr>
          <w:lang w:val="en-US"/>
        </w:rPr>
        <w:t>, “</w:t>
      </w:r>
      <w:bookmarkEnd w:id="6"/>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0C697C1A" w:rsidR="0074258F" w:rsidRDefault="00F10BAE" w:rsidP="00643EE9">
      <w:pPr>
        <w:pStyle w:val="ListParagraph"/>
        <w:numPr>
          <w:ilvl w:val="0"/>
          <w:numId w:val="5"/>
        </w:numPr>
        <w:overflowPunct/>
        <w:autoSpaceDE/>
        <w:autoSpaceDN/>
        <w:adjustRightInd/>
        <w:spacing w:after="0"/>
        <w:textAlignment w:val="auto"/>
        <w:rPr>
          <w:lang w:val="en-US"/>
        </w:rPr>
      </w:pPr>
      <w:r w:rsidRPr="00F10BAE">
        <w:rPr>
          <w:lang w:val="en-US"/>
        </w:rPr>
        <w:t>R4-2215515</w:t>
      </w:r>
      <w:r w:rsidR="0074258F" w:rsidRPr="00D22158">
        <w:rPr>
          <w:lang w:val="en-US"/>
        </w:rPr>
        <w:t>, “</w:t>
      </w:r>
      <w:r w:rsidR="00F41F61">
        <w:rPr>
          <w:i/>
          <w:iCs/>
          <w:lang w:val="en-US"/>
        </w:rPr>
        <w:t>Enhancements to reduce MPR/PAR</w:t>
      </w:r>
      <w:r w:rsidR="0074258F" w:rsidRPr="00D22158">
        <w:rPr>
          <w:lang w:val="en-US"/>
        </w:rPr>
        <w:t xml:space="preserve">”, Nokia, </w:t>
      </w:r>
      <w:r w:rsidR="002467A3" w:rsidRPr="005C6436">
        <w:t xml:space="preserve">Nokia, </w:t>
      </w:r>
      <w:r w:rsidR="002467A3" w:rsidRPr="00AD1A0A">
        <w:t>Nokia Shanghai Bell</w:t>
      </w:r>
      <w:r w:rsidR="0074258F" w:rsidRPr="00D22158">
        <w:rPr>
          <w:lang w:val="en-US"/>
        </w:rPr>
        <w:t xml:space="preserve"> </w:t>
      </w:r>
    </w:p>
    <w:p w14:paraId="4095A299" w14:textId="3C4BE26C" w:rsidR="001F7F2C" w:rsidRPr="001F7F2C" w:rsidRDefault="00C33A1B" w:rsidP="00643EE9">
      <w:pPr>
        <w:pStyle w:val="ListParagraph"/>
        <w:numPr>
          <w:ilvl w:val="0"/>
          <w:numId w:val="5"/>
        </w:numPr>
        <w:overflowPunct/>
        <w:autoSpaceDE/>
        <w:autoSpaceDN/>
        <w:adjustRightInd/>
        <w:spacing w:after="0"/>
        <w:textAlignment w:val="auto"/>
        <w:rPr>
          <w:lang w:val="en-US"/>
        </w:rPr>
      </w:pPr>
      <w:hyperlink r:id="rId16" w:history="1">
        <w:r w:rsidR="001F7F2C">
          <w:rPr>
            <w:rStyle w:val="Hyperlink"/>
            <w:sz w:val="21"/>
            <w:szCs w:val="21"/>
            <w:lang w:val="en-US" w:eastAsia="zh-CN"/>
          </w:rPr>
          <w:t>R4-2217745</w:t>
        </w:r>
      </w:hyperlink>
      <w:r w:rsidR="001F7F2C">
        <w:rPr>
          <w:i/>
          <w:iCs/>
          <w:lang w:val="en-US" w:eastAsia="en-US"/>
        </w:rPr>
        <w:t>, “</w:t>
      </w:r>
      <w:r w:rsidR="001F7F2C" w:rsidRPr="001F7F2C">
        <w:rPr>
          <w:i/>
          <w:iCs/>
          <w:lang w:val="en-US" w:eastAsia="en-US"/>
        </w:rPr>
        <w:t>WF on enhancements to reduce MPR/PAR</w:t>
      </w:r>
      <w:r w:rsidR="001F7F2C">
        <w:rPr>
          <w:lang w:val="en-US" w:eastAsia="en-US"/>
        </w:rPr>
        <w:t xml:space="preserve">”, </w:t>
      </w:r>
      <w:r w:rsidR="001F7F2C" w:rsidRPr="00D22158">
        <w:rPr>
          <w:lang w:val="en-US"/>
        </w:rPr>
        <w:t xml:space="preserve">Nokia, </w:t>
      </w:r>
      <w:r w:rsidR="001F7F2C" w:rsidRPr="005C6436">
        <w:t xml:space="preserve">Nokia, </w:t>
      </w:r>
      <w:r w:rsidR="001F7F2C" w:rsidRPr="00AD1A0A">
        <w:t>Nokia Shanghai Bell</w:t>
      </w:r>
    </w:p>
    <w:p w14:paraId="45CAAEA9" w14:textId="56F329F4" w:rsidR="001F7F2C" w:rsidRPr="00BD64D4" w:rsidRDefault="00C33A1B" w:rsidP="00643EE9">
      <w:pPr>
        <w:pStyle w:val="ListParagraph"/>
        <w:numPr>
          <w:ilvl w:val="0"/>
          <w:numId w:val="5"/>
        </w:numPr>
        <w:overflowPunct/>
        <w:autoSpaceDE/>
        <w:autoSpaceDN/>
        <w:adjustRightInd/>
        <w:spacing w:after="0"/>
        <w:textAlignment w:val="auto"/>
        <w:rPr>
          <w:lang w:val="en-US"/>
        </w:rPr>
      </w:pPr>
      <w:hyperlink r:id="rId17" w:history="1">
        <w:r w:rsidR="001F7F2C">
          <w:rPr>
            <w:rStyle w:val="Hyperlink"/>
            <w:lang w:val="en-US" w:eastAsia="en-US"/>
          </w:rPr>
          <w:t>R1-2210326</w:t>
        </w:r>
      </w:hyperlink>
      <w:r w:rsidR="001F7F2C">
        <w:rPr>
          <w:lang w:val="en-US" w:eastAsia="en-US"/>
        </w:rPr>
        <w:t>,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5C6436">
        <w:t xml:space="preserve">Nokia, </w:t>
      </w:r>
      <w:r w:rsidR="001F7F2C" w:rsidRPr="00AD1A0A">
        <w:t>Nokia Shanghai Bell</w:t>
      </w:r>
      <w:r w:rsidR="001F7F2C">
        <w:t>)</w:t>
      </w:r>
    </w:p>
    <w:p w14:paraId="7BF121E8" w14:textId="3B24600D" w:rsidR="00A226A1" w:rsidRPr="005D46D7" w:rsidRDefault="00695E8E" w:rsidP="00A226A1">
      <w:pPr>
        <w:pStyle w:val="ListParagraph"/>
        <w:numPr>
          <w:ilvl w:val="0"/>
          <w:numId w:val="5"/>
        </w:numPr>
        <w:overflowPunct/>
        <w:autoSpaceDE/>
        <w:autoSpaceDN/>
        <w:adjustRightInd/>
        <w:spacing w:after="0"/>
        <w:textAlignment w:val="auto"/>
        <w:rPr>
          <w:lang w:val="en-US"/>
        </w:rPr>
      </w:pPr>
      <w:r w:rsidRPr="00695E8E">
        <w:rPr>
          <w:lang w:val="en-US"/>
        </w:rPr>
        <w:t>R4-2218239</w:t>
      </w:r>
      <w:r w:rsidR="00A226A1" w:rsidRPr="005F170D">
        <w:rPr>
          <w:lang w:val="en-US"/>
        </w:rPr>
        <w:t>, “</w:t>
      </w:r>
      <w:r w:rsidR="00A226A1" w:rsidRPr="005F170D">
        <w:rPr>
          <w:i/>
          <w:iCs/>
          <w:lang w:val="en-US"/>
        </w:rPr>
        <w:t>RF simulation results for non-transparent schemes</w:t>
      </w:r>
      <w:r w:rsidR="00A226A1" w:rsidRPr="005F170D">
        <w:rPr>
          <w:lang w:val="en-US"/>
        </w:rPr>
        <w:t>”,</w:t>
      </w:r>
      <w:r w:rsidR="00A226A1" w:rsidRPr="00BD64D4">
        <w:rPr>
          <w:lang w:val="en-US"/>
        </w:rPr>
        <w:t xml:space="preserve"> </w:t>
      </w:r>
      <w:r w:rsidR="00A226A1" w:rsidRPr="00D22158">
        <w:rPr>
          <w:lang w:val="en-US"/>
        </w:rPr>
        <w:t xml:space="preserve">Nokia, </w:t>
      </w:r>
      <w:r w:rsidR="00A226A1" w:rsidRPr="005C6436">
        <w:t xml:space="preserve">Nokia, </w:t>
      </w:r>
      <w:r w:rsidR="00A226A1" w:rsidRPr="00AD1A0A">
        <w:t>Nokia Shanghai Bell</w:t>
      </w:r>
    </w:p>
    <w:bookmarkEnd w:id="4"/>
    <w:bookmarkEnd w:id="5"/>
    <w:p w14:paraId="511D301D" w14:textId="77777777" w:rsidR="00A82356" w:rsidRPr="002E54E0" w:rsidRDefault="00A82356" w:rsidP="002E54E0">
      <w:pPr>
        <w:overflowPunct/>
        <w:autoSpaceDE/>
        <w:autoSpaceDN/>
        <w:adjustRightInd/>
        <w:spacing w:after="0"/>
        <w:textAlignment w:val="auto"/>
        <w:rPr>
          <w:lang w:val="en-US"/>
        </w:rPr>
      </w:pPr>
    </w:p>
    <w:sectPr w:rsidR="00A82356" w:rsidRPr="002E54E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93E99" w14:textId="77777777" w:rsidR="00DA3589" w:rsidRDefault="00DA3589">
      <w:pPr>
        <w:spacing w:after="0"/>
      </w:pPr>
      <w:r>
        <w:separator/>
      </w:r>
    </w:p>
  </w:endnote>
  <w:endnote w:type="continuationSeparator" w:id="0">
    <w:p w14:paraId="44DF19EC" w14:textId="77777777" w:rsidR="00DA3589" w:rsidRDefault="00DA3589">
      <w:pPr>
        <w:spacing w:after="0"/>
      </w:pPr>
      <w:r>
        <w:continuationSeparator/>
      </w:r>
    </w:p>
  </w:endnote>
  <w:endnote w:type="continuationNotice" w:id="1">
    <w:p w14:paraId="145F0A58" w14:textId="77777777" w:rsidR="00DA3589" w:rsidRDefault="00DA35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67DD8" w14:textId="77777777" w:rsidR="00DA3589" w:rsidRDefault="00DA3589">
      <w:pPr>
        <w:spacing w:after="0"/>
      </w:pPr>
      <w:r>
        <w:separator/>
      </w:r>
    </w:p>
  </w:footnote>
  <w:footnote w:type="continuationSeparator" w:id="0">
    <w:p w14:paraId="03708DFC" w14:textId="77777777" w:rsidR="00DA3589" w:rsidRDefault="00DA3589">
      <w:pPr>
        <w:spacing w:after="0"/>
      </w:pPr>
      <w:r>
        <w:continuationSeparator/>
      </w:r>
    </w:p>
  </w:footnote>
  <w:footnote w:type="continuationNotice" w:id="1">
    <w:p w14:paraId="76E6BA79" w14:textId="77777777" w:rsidR="00DA3589" w:rsidRDefault="00DA35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6A6D"/>
    <w:multiLevelType w:val="hybridMultilevel"/>
    <w:tmpl w:val="610210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06F1"/>
    <w:multiLevelType w:val="hybridMultilevel"/>
    <w:tmpl w:val="EDA0D0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F93632"/>
    <w:multiLevelType w:val="multilevel"/>
    <w:tmpl w:val="C52824F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5" w15:restartNumberingAfterBreak="0">
    <w:nsid w:val="1D06216B"/>
    <w:multiLevelType w:val="hybridMultilevel"/>
    <w:tmpl w:val="657EFB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EE596A"/>
    <w:multiLevelType w:val="multilevel"/>
    <w:tmpl w:val="1764C964"/>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8" w15:restartNumberingAfterBreak="0">
    <w:nsid w:val="331F5DA4"/>
    <w:multiLevelType w:val="multilevel"/>
    <w:tmpl w:val="36664B0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35682324"/>
    <w:multiLevelType w:val="hybridMultilevel"/>
    <w:tmpl w:val="A062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AF2DBC"/>
    <w:multiLevelType w:val="hybridMultilevel"/>
    <w:tmpl w:val="F3FA6322"/>
    <w:lvl w:ilvl="0" w:tplc="6AB2ADA4">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9516D25"/>
    <w:multiLevelType w:val="hybridMultilevel"/>
    <w:tmpl w:val="C2746AB2"/>
    <w:lvl w:ilvl="0" w:tplc="20000003">
      <w:start w:val="1"/>
      <w:numFmt w:val="bullet"/>
      <w:lvlText w:val="o"/>
      <w:lvlJc w:val="left"/>
      <w:pPr>
        <w:ind w:left="1380" w:hanging="360"/>
      </w:pPr>
      <w:rPr>
        <w:rFonts w:ascii="Courier New" w:hAnsi="Courier New" w:cs="Courier New" w:hint="default"/>
      </w:rPr>
    </w:lvl>
    <w:lvl w:ilvl="1" w:tplc="20000003" w:tentative="1">
      <w:start w:val="1"/>
      <w:numFmt w:val="bullet"/>
      <w:lvlText w:val="o"/>
      <w:lvlJc w:val="left"/>
      <w:pPr>
        <w:ind w:left="1740" w:hanging="360"/>
      </w:pPr>
      <w:rPr>
        <w:rFonts w:ascii="Courier New" w:hAnsi="Courier New" w:cs="Courier New" w:hint="default"/>
      </w:rPr>
    </w:lvl>
    <w:lvl w:ilvl="2" w:tplc="20000005" w:tentative="1">
      <w:start w:val="1"/>
      <w:numFmt w:val="bullet"/>
      <w:lvlText w:val=""/>
      <w:lvlJc w:val="left"/>
      <w:pPr>
        <w:ind w:left="2460" w:hanging="360"/>
      </w:pPr>
      <w:rPr>
        <w:rFonts w:ascii="Wingdings" w:hAnsi="Wingdings" w:hint="default"/>
      </w:rPr>
    </w:lvl>
    <w:lvl w:ilvl="3" w:tplc="20000001" w:tentative="1">
      <w:start w:val="1"/>
      <w:numFmt w:val="bullet"/>
      <w:lvlText w:val=""/>
      <w:lvlJc w:val="left"/>
      <w:pPr>
        <w:ind w:left="3180" w:hanging="360"/>
      </w:pPr>
      <w:rPr>
        <w:rFonts w:ascii="Symbol" w:hAnsi="Symbol" w:hint="default"/>
      </w:rPr>
    </w:lvl>
    <w:lvl w:ilvl="4" w:tplc="20000003" w:tentative="1">
      <w:start w:val="1"/>
      <w:numFmt w:val="bullet"/>
      <w:lvlText w:val="o"/>
      <w:lvlJc w:val="left"/>
      <w:pPr>
        <w:ind w:left="3900" w:hanging="360"/>
      </w:pPr>
      <w:rPr>
        <w:rFonts w:ascii="Courier New" w:hAnsi="Courier New" w:cs="Courier New" w:hint="default"/>
      </w:rPr>
    </w:lvl>
    <w:lvl w:ilvl="5" w:tplc="20000005" w:tentative="1">
      <w:start w:val="1"/>
      <w:numFmt w:val="bullet"/>
      <w:lvlText w:val=""/>
      <w:lvlJc w:val="left"/>
      <w:pPr>
        <w:ind w:left="4620" w:hanging="360"/>
      </w:pPr>
      <w:rPr>
        <w:rFonts w:ascii="Wingdings" w:hAnsi="Wingdings" w:hint="default"/>
      </w:rPr>
    </w:lvl>
    <w:lvl w:ilvl="6" w:tplc="20000001" w:tentative="1">
      <w:start w:val="1"/>
      <w:numFmt w:val="bullet"/>
      <w:lvlText w:val=""/>
      <w:lvlJc w:val="left"/>
      <w:pPr>
        <w:ind w:left="5340" w:hanging="360"/>
      </w:pPr>
      <w:rPr>
        <w:rFonts w:ascii="Symbol" w:hAnsi="Symbol" w:hint="default"/>
      </w:rPr>
    </w:lvl>
    <w:lvl w:ilvl="7" w:tplc="20000003" w:tentative="1">
      <w:start w:val="1"/>
      <w:numFmt w:val="bullet"/>
      <w:lvlText w:val="o"/>
      <w:lvlJc w:val="left"/>
      <w:pPr>
        <w:ind w:left="6060" w:hanging="360"/>
      </w:pPr>
      <w:rPr>
        <w:rFonts w:ascii="Courier New" w:hAnsi="Courier New" w:cs="Courier New" w:hint="default"/>
      </w:rPr>
    </w:lvl>
    <w:lvl w:ilvl="8" w:tplc="20000005" w:tentative="1">
      <w:start w:val="1"/>
      <w:numFmt w:val="bullet"/>
      <w:lvlText w:val=""/>
      <w:lvlJc w:val="left"/>
      <w:pPr>
        <w:ind w:left="6780" w:hanging="360"/>
      </w:pPr>
      <w:rPr>
        <w:rFonts w:ascii="Wingdings" w:hAnsi="Wingdings" w:hint="default"/>
      </w:rPr>
    </w:lvl>
  </w:abstractNum>
  <w:abstractNum w:abstractNumId="13" w15:restartNumberingAfterBreak="0">
    <w:nsid w:val="4C8F58A6"/>
    <w:multiLevelType w:val="hybridMultilevel"/>
    <w:tmpl w:val="56A2F0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5D654B"/>
    <w:multiLevelType w:val="hybridMultilevel"/>
    <w:tmpl w:val="525646B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8"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39C2E59"/>
    <w:multiLevelType w:val="hybridMultilevel"/>
    <w:tmpl w:val="76647A36"/>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21"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6509508C"/>
    <w:multiLevelType w:val="multilevel"/>
    <w:tmpl w:val="6509508C"/>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23" w15:restartNumberingAfterBreak="0">
    <w:nsid w:val="6ABC0E5D"/>
    <w:multiLevelType w:val="multilevel"/>
    <w:tmpl w:val="6ABC0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E1326F"/>
    <w:multiLevelType w:val="hybridMultilevel"/>
    <w:tmpl w:val="8A86B3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1"/>
  </w:num>
  <w:num w:numId="4">
    <w:abstractNumId w:val="3"/>
  </w:num>
  <w:num w:numId="5">
    <w:abstractNumId w:val="6"/>
  </w:num>
  <w:num w:numId="6">
    <w:abstractNumId w:val="1"/>
  </w:num>
  <w:num w:numId="7">
    <w:abstractNumId w:val="22"/>
  </w:num>
  <w:num w:numId="8">
    <w:abstractNumId w:val="16"/>
  </w:num>
  <w:num w:numId="9">
    <w:abstractNumId w:val="18"/>
  </w:num>
  <w:num w:numId="10">
    <w:abstractNumId w:val="15"/>
  </w:num>
  <w:num w:numId="11">
    <w:abstractNumId w:val="21"/>
  </w:num>
  <w:num w:numId="12">
    <w:abstractNumId w:val="13"/>
  </w:num>
  <w:num w:numId="13">
    <w:abstractNumId w:val="12"/>
  </w:num>
  <w:num w:numId="14">
    <w:abstractNumId w:val="10"/>
  </w:num>
  <w:num w:numId="15">
    <w:abstractNumId w:val="7"/>
  </w:num>
  <w:num w:numId="16">
    <w:abstractNumId w:val="5"/>
  </w:num>
  <w:num w:numId="17">
    <w:abstractNumId w:val="0"/>
  </w:num>
  <w:num w:numId="18">
    <w:abstractNumId w:val="2"/>
  </w:num>
  <w:num w:numId="19">
    <w:abstractNumId w:val="17"/>
  </w:num>
  <w:num w:numId="20">
    <w:abstractNumId w:val="20"/>
  </w:num>
  <w:num w:numId="21">
    <w:abstractNumId w:val="23"/>
  </w:num>
  <w:num w:numId="22">
    <w:abstractNumId w:val="4"/>
  </w:num>
  <w:num w:numId="23">
    <w:abstractNumId w:val="8"/>
  </w:num>
  <w:num w:numId="24">
    <w:abstractNumId w:val="24"/>
  </w:num>
  <w:num w:numId="2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233"/>
    <w:rsid w:val="00002765"/>
    <w:rsid w:val="00003D7B"/>
    <w:rsid w:val="00004DB0"/>
    <w:rsid w:val="00005F8B"/>
    <w:rsid w:val="00010EAA"/>
    <w:rsid w:val="00013BAC"/>
    <w:rsid w:val="00017F23"/>
    <w:rsid w:val="0002061C"/>
    <w:rsid w:val="000219D9"/>
    <w:rsid w:val="00027DF9"/>
    <w:rsid w:val="00031263"/>
    <w:rsid w:val="00035157"/>
    <w:rsid w:val="00036DFE"/>
    <w:rsid w:val="00040B81"/>
    <w:rsid w:val="00053100"/>
    <w:rsid w:val="0005311F"/>
    <w:rsid w:val="000565C3"/>
    <w:rsid w:val="00057E16"/>
    <w:rsid w:val="00060A25"/>
    <w:rsid w:val="00070C6D"/>
    <w:rsid w:val="00073B57"/>
    <w:rsid w:val="00083D4C"/>
    <w:rsid w:val="0008442D"/>
    <w:rsid w:val="000925F1"/>
    <w:rsid w:val="00095B80"/>
    <w:rsid w:val="00097E6A"/>
    <w:rsid w:val="000A3A69"/>
    <w:rsid w:val="000B13D6"/>
    <w:rsid w:val="000B2243"/>
    <w:rsid w:val="000B3028"/>
    <w:rsid w:val="000B480C"/>
    <w:rsid w:val="000B48D8"/>
    <w:rsid w:val="000B533F"/>
    <w:rsid w:val="000B6082"/>
    <w:rsid w:val="000C3FD3"/>
    <w:rsid w:val="000D004F"/>
    <w:rsid w:val="000D1EBB"/>
    <w:rsid w:val="000D64DA"/>
    <w:rsid w:val="000E10A4"/>
    <w:rsid w:val="000E5E41"/>
    <w:rsid w:val="000F6242"/>
    <w:rsid w:val="000F66A3"/>
    <w:rsid w:val="0010592D"/>
    <w:rsid w:val="00107882"/>
    <w:rsid w:val="0011018B"/>
    <w:rsid w:val="00116EDD"/>
    <w:rsid w:val="00121F97"/>
    <w:rsid w:val="001254D3"/>
    <w:rsid w:val="00125E41"/>
    <w:rsid w:val="00130FC6"/>
    <w:rsid w:val="00145DC9"/>
    <w:rsid w:val="00145F43"/>
    <w:rsid w:val="00154595"/>
    <w:rsid w:val="00155FC4"/>
    <w:rsid w:val="00156BEA"/>
    <w:rsid w:val="00157E0D"/>
    <w:rsid w:val="001653B8"/>
    <w:rsid w:val="0016606E"/>
    <w:rsid w:val="001666E1"/>
    <w:rsid w:val="00171904"/>
    <w:rsid w:val="00172A82"/>
    <w:rsid w:val="00174052"/>
    <w:rsid w:val="00184661"/>
    <w:rsid w:val="00185A66"/>
    <w:rsid w:val="00190DD1"/>
    <w:rsid w:val="00191E56"/>
    <w:rsid w:val="001954C9"/>
    <w:rsid w:val="0019709D"/>
    <w:rsid w:val="001A1070"/>
    <w:rsid w:val="001A411F"/>
    <w:rsid w:val="001C0474"/>
    <w:rsid w:val="001C305C"/>
    <w:rsid w:val="001C34F9"/>
    <w:rsid w:val="001C4085"/>
    <w:rsid w:val="001C7ED8"/>
    <w:rsid w:val="001D173C"/>
    <w:rsid w:val="001D749F"/>
    <w:rsid w:val="001D7F5C"/>
    <w:rsid w:val="001E4A46"/>
    <w:rsid w:val="001E7D8C"/>
    <w:rsid w:val="001F2458"/>
    <w:rsid w:val="001F7F2C"/>
    <w:rsid w:val="002106F6"/>
    <w:rsid w:val="002128EA"/>
    <w:rsid w:val="00215CCD"/>
    <w:rsid w:val="00221AFD"/>
    <w:rsid w:val="002256B7"/>
    <w:rsid w:val="0023354B"/>
    <w:rsid w:val="00233E99"/>
    <w:rsid w:val="0023422D"/>
    <w:rsid w:val="00245706"/>
    <w:rsid w:val="002467A3"/>
    <w:rsid w:val="00247112"/>
    <w:rsid w:val="00250B4E"/>
    <w:rsid w:val="00254DB7"/>
    <w:rsid w:val="00263A67"/>
    <w:rsid w:val="00264A99"/>
    <w:rsid w:val="002742E4"/>
    <w:rsid w:val="00276DAC"/>
    <w:rsid w:val="00282820"/>
    <w:rsid w:val="00282C19"/>
    <w:rsid w:val="00283DE9"/>
    <w:rsid w:val="00286E68"/>
    <w:rsid w:val="00290FCD"/>
    <w:rsid w:val="00291B5D"/>
    <w:rsid w:val="00295124"/>
    <w:rsid w:val="002A2395"/>
    <w:rsid w:val="002B0ACF"/>
    <w:rsid w:val="002B19B5"/>
    <w:rsid w:val="002B2727"/>
    <w:rsid w:val="002B2EC7"/>
    <w:rsid w:val="002C7466"/>
    <w:rsid w:val="002D52FB"/>
    <w:rsid w:val="002D779D"/>
    <w:rsid w:val="002E54E0"/>
    <w:rsid w:val="002F1940"/>
    <w:rsid w:val="002F4A3C"/>
    <w:rsid w:val="00305F9A"/>
    <w:rsid w:val="0031302F"/>
    <w:rsid w:val="00322F82"/>
    <w:rsid w:val="003265F9"/>
    <w:rsid w:val="00330EDF"/>
    <w:rsid w:val="00335D84"/>
    <w:rsid w:val="00335F01"/>
    <w:rsid w:val="00336174"/>
    <w:rsid w:val="003434B7"/>
    <w:rsid w:val="00345878"/>
    <w:rsid w:val="00357AD4"/>
    <w:rsid w:val="00367915"/>
    <w:rsid w:val="0037077B"/>
    <w:rsid w:val="00371E8B"/>
    <w:rsid w:val="00372158"/>
    <w:rsid w:val="00374FFA"/>
    <w:rsid w:val="0038241F"/>
    <w:rsid w:val="00383545"/>
    <w:rsid w:val="00391078"/>
    <w:rsid w:val="003A2969"/>
    <w:rsid w:val="003A491F"/>
    <w:rsid w:val="003A6936"/>
    <w:rsid w:val="003B43EA"/>
    <w:rsid w:val="003C3E76"/>
    <w:rsid w:val="003C5714"/>
    <w:rsid w:val="003D4315"/>
    <w:rsid w:val="003E14FD"/>
    <w:rsid w:val="003E2FD8"/>
    <w:rsid w:val="003F2F02"/>
    <w:rsid w:val="00401317"/>
    <w:rsid w:val="00404567"/>
    <w:rsid w:val="00404FCE"/>
    <w:rsid w:val="004135E9"/>
    <w:rsid w:val="00433500"/>
    <w:rsid w:val="00433F71"/>
    <w:rsid w:val="004406CE"/>
    <w:rsid w:val="00440D43"/>
    <w:rsid w:val="0044437A"/>
    <w:rsid w:val="004533FB"/>
    <w:rsid w:val="004535EC"/>
    <w:rsid w:val="00467DBB"/>
    <w:rsid w:val="00470A62"/>
    <w:rsid w:val="00473ED6"/>
    <w:rsid w:val="00475EF7"/>
    <w:rsid w:val="004774E1"/>
    <w:rsid w:val="00484805"/>
    <w:rsid w:val="004852C0"/>
    <w:rsid w:val="004866C4"/>
    <w:rsid w:val="00495012"/>
    <w:rsid w:val="00495623"/>
    <w:rsid w:val="0049679A"/>
    <w:rsid w:val="00497501"/>
    <w:rsid w:val="004976F8"/>
    <w:rsid w:val="004A6237"/>
    <w:rsid w:val="004A7B0C"/>
    <w:rsid w:val="004E3939"/>
    <w:rsid w:val="004F031A"/>
    <w:rsid w:val="004F2017"/>
    <w:rsid w:val="004F4491"/>
    <w:rsid w:val="00506361"/>
    <w:rsid w:val="00507271"/>
    <w:rsid w:val="00516C8D"/>
    <w:rsid w:val="00516F11"/>
    <w:rsid w:val="00523840"/>
    <w:rsid w:val="005422B5"/>
    <w:rsid w:val="00542C88"/>
    <w:rsid w:val="00546EEB"/>
    <w:rsid w:val="005577FD"/>
    <w:rsid w:val="005735B4"/>
    <w:rsid w:val="00581725"/>
    <w:rsid w:val="0058203B"/>
    <w:rsid w:val="005A04DB"/>
    <w:rsid w:val="005A4253"/>
    <w:rsid w:val="005A7A5A"/>
    <w:rsid w:val="005A7B0C"/>
    <w:rsid w:val="005B22E2"/>
    <w:rsid w:val="005B2FBA"/>
    <w:rsid w:val="005B503C"/>
    <w:rsid w:val="005B5B24"/>
    <w:rsid w:val="005C1F2D"/>
    <w:rsid w:val="005C229E"/>
    <w:rsid w:val="005D46D7"/>
    <w:rsid w:val="005D6A57"/>
    <w:rsid w:val="005E04AB"/>
    <w:rsid w:val="005F097D"/>
    <w:rsid w:val="005F0BD3"/>
    <w:rsid w:val="005F0F9B"/>
    <w:rsid w:val="005F111C"/>
    <w:rsid w:val="005F2F24"/>
    <w:rsid w:val="005F3566"/>
    <w:rsid w:val="005F3BD5"/>
    <w:rsid w:val="005F5F41"/>
    <w:rsid w:val="005F6CF5"/>
    <w:rsid w:val="006026CA"/>
    <w:rsid w:val="00603206"/>
    <w:rsid w:val="00606853"/>
    <w:rsid w:val="006115FB"/>
    <w:rsid w:val="00612396"/>
    <w:rsid w:val="006162E0"/>
    <w:rsid w:val="00632963"/>
    <w:rsid w:val="006347AF"/>
    <w:rsid w:val="00642F8A"/>
    <w:rsid w:val="0064324D"/>
    <w:rsid w:val="00643EE9"/>
    <w:rsid w:val="006545B1"/>
    <w:rsid w:val="006603D3"/>
    <w:rsid w:val="00687B49"/>
    <w:rsid w:val="00690824"/>
    <w:rsid w:val="00692082"/>
    <w:rsid w:val="00695E8E"/>
    <w:rsid w:val="00696EA8"/>
    <w:rsid w:val="006A15CE"/>
    <w:rsid w:val="006A1870"/>
    <w:rsid w:val="006A3265"/>
    <w:rsid w:val="006A54D5"/>
    <w:rsid w:val="006A7C98"/>
    <w:rsid w:val="006A7FD1"/>
    <w:rsid w:val="006B07B0"/>
    <w:rsid w:val="006B1FE5"/>
    <w:rsid w:val="006C15E8"/>
    <w:rsid w:val="006D1E61"/>
    <w:rsid w:val="006D3D88"/>
    <w:rsid w:val="006D7299"/>
    <w:rsid w:val="00701798"/>
    <w:rsid w:val="007035A9"/>
    <w:rsid w:val="0070395E"/>
    <w:rsid w:val="007071B3"/>
    <w:rsid w:val="007120E6"/>
    <w:rsid w:val="00726F38"/>
    <w:rsid w:val="00731C15"/>
    <w:rsid w:val="00735ACD"/>
    <w:rsid w:val="0073630B"/>
    <w:rsid w:val="0074258F"/>
    <w:rsid w:val="00745330"/>
    <w:rsid w:val="00751506"/>
    <w:rsid w:val="00760D8D"/>
    <w:rsid w:val="00763CC3"/>
    <w:rsid w:val="00764E0B"/>
    <w:rsid w:val="00772612"/>
    <w:rsid w:val="00775EC5"/>
    <w:rsid w:val="00777BF0"/>
    <w:rsid w:val="00782A31"/>
    <w:rsid w:val="007850E1"/>
    <w:rsid w:val="00785330"/>
    <w:rsid w:val="007910A7"/>
    <w:rsid w:val="007932E7"/>
    <w:rsid w:val="007A0B05"/>
    <w:rsid w:val="007A296F"/>
    <w:rsid w:val="007A584C"/>
    <w:rsid w:val="007A7019"/>
    <w:rsid w:val="007B127F"/>
    <w:rsid w:val="007B19E8"/>
    <w:rsid w:val="007B2FB8"/>
    <w:rsid w:val="007B75A9"/>
    <w:rsid w:val="007C5E3F"/>
    <w:rsid w:val="007C68E0"/>
    <w:rsid w:val="007E0EAC"/>
    <w:rsid w:val="007E4841"/>
    <w:rsid w:val="007F4F92"/>
    <w:rsid w:val="007F573B"/>
    <w:rsid w:val="007F5DD5"/>
    <w:rsid w:val="008035CF"/>
    <w:rsid w:val="00815452"/>
    <w:rsid w:val="00821D70"/>
    <w:rsid w:val="008270B9"/>
    <w:rsid w:val="0083385F"/>
    <w:rsid w:val="0084714D"/>
    <w:rsid w:val="008505B6"/>
    <w:rsid w:val="00857A48"/>
    <w:rsid w:val="0086071A"/>
    <w:rsid w:val="00862A91"/>
    <w:rsid w:val="00871C2B"/>
    <w:rsid w:val="00874C95"/>
    <w:rsid w:val="008830CA"/>
    <w:rsid w:val="00886605"/>
    <w:rsid w:val="00892BC2"/>
    <w:rsid w:val="008A1851"/>
    <w:rsid w:val="008A549C"/>
    <w:rsid w:val="008C1B12"/>
    <w:rsid w:val="008C42E3"/>
    <w:rsid w:val="008C4F28"/>
    <w:rsid w:val="008C75A9"/>
    <w:rsid w:val="008D772F"/>
    <w:rsid w:val="008E1131"/>
    <w:rsid w:val="008E1F41"/>
    <w:rsid w:val="008E4A5E"/>
    <w:rsid w:val="008F4129"/>
    <w:rsid w:val="00904841"/>
    <w:rsid w:val="00906CE0"/>
    <w:rsid w:val="00913954"/>
    <w:rsid w:val="00914506"/>
    <w:rsid w:val="009145F6"/>
    <w:rsid w:val="0092163C"/>
    <w:rsid w:val="00927CFA"/>
    <w:rsid w:val="00932B77"/>
    <w:rsid w:val="009340A6"/>
    <w:rsid w:val="00941BEE"/>
    <w:rsid w:val="00941EF8"/>
    <w:rsid w:val="009425FA"/>
    <w:rsid w:val="00942D92"/>
    <w:rsid w:val="0094485D"/>
    <w:rsid w:val="0094672F"/>
    <w:rsid w:val="00951280"/>
    <w:rsid w:val="00952236"/>
    <w:rsid w:val="00955A0C"/>
    <w:rsid w:val="00955E81"/>
    <w:rsid w:val="00957F6C"/>
    <w:rsid w:val="00972209"/>
    <w:rsid w:val="00974EE6"/>
    <w:rsid w:val="00975356"/>
    <w:rsid w:val="00985058"/>
    <w:rsid w:val="0098557D"/>
    <w:rsid w:val="0098629F"/>
    <w:rsid w:val="009866BA"/>
    <w:rsid w:val="009900EC"/>
    <w:rsid w:val="00990F72"/>
    <w:rsid w:val="0099764C"/>
    <w:rsid w:val="009A08F7"/>
    <w:rsid w:val="009A3989"/>
    <w:rsid w:val="009B3202"/>
    <w:rsid w:val="009B5E08"/>
    <w:rsid w:val="009B751D"/>
    <w:rsid w:val="009D07A2"/>
    <w:rsid w:val="009D1A1C"/>
    <w:rsid w:val="009D3B2B"/>
    <w:rsid w:val="009D570F"/>
    <w:rsid w:val="009F047D"/>
    <w:rsid w:val="009F244A"/>
    <w:rsid w:val="009F3C92"/>
    <w:rsid w:val="009F645A"/>
    <w:rsid w:val="009F7DFC"/>
    <w:rsid w:val="00A07C15"/>
    <w:rsid w:val="00A138D6"/>
    <w:rsid w:val="00A162B4"/>
    <w:rsid w:val="00A1736C"/>
    <w:rsid w:val="00A226A1"/>
    <w:rsid w:val="00A241D8"/>
    <w:rsid w:val="00A25E39"/>
    <w:rsid w:val="00A35A7C"/>
    <w:rsid w:val="00A35BFF"/>
    <w:rsid w:val="00A62135"/>
    <w:rsid w:val="00A63DE6"/>
    <w:rsid w:val="00A74347"/>
    <w:rsid w:val="00A74629"/>
    <w:rsid w:val="00A748CF"/>
    <w:rsid w:val="00A82356"/>
    <w:rsid w:val="00A8301E"/>
    <w:rsid w:val="00A85474"/>
    <w:rsid w:val="00A90866"/>
    <w:rsid w:val="00A91582"/>
    <w:rsid w:val="00A91D71"/>
    <w:rsid w:val="00A92B06"/>
    <w:rsid w:val="00A94FF0"/>
    <w:rsid w:val="00A95B0E"/>
    <w:rsid w:val="00A96A7C"/>
    <w:rsid w:val="00AA1CA1"/>
    <w:rsid w:val="00AA3975"/>
    <w:rsid w:val="00AA7654"/>
    <w:rsid w:val="00AB1571"/>
    <w:rsid w:val="00AB3E00"/>
    <w:rsid w:val="00AB701C"/>
    <w:rsid w:val="00AB7D62"/>
    <w:rsid w:val="00AC064E"/>
    <w:rsid w:val="00AC1A2B"/>
    <w:rsid w:val="00AC67A6"/>
    <w:rsid w:val="00AC6A1D"/>
    <w:rsid w:val="00AD1B06"/>
    <w:rsid w:val="00AD76AA"/>
    <w:rsid w:val="00AD79A1"/>
    <w:rsid w:val="00AE7515"/>
    <w:rsid w:val="00AF3AA6"/>
    <w:rsid w:val="00B0470B"/>
    <w:rsid w:val="00B10334"/>
    <w:rsid w:val="00B227B3"/>
    <w:rsid w:val="00B24591"/>
    <w:rsid w:val="00B24BE0"/>
    <w:rsid w:val="00B302B4"/>
    <w:rsid w:val="00B47CAF"/>
    <w:rsid w:val="00B5137B"/>
    <w:rsid w:val="00B51583"/>
    <w:rsid w:val="00B529AB"/>
    <w:rsid w:val="00B56260"/>
    <w:rsid w:val="00B56B9A"/>
    <w:rsid w:val="00B66A7B"/>
    <w:rsid w:val="00B67ED1"/>
    <w:rsid w:val="00B70023"/>
    <w:rsid w:val="00B709A4"/>
    <w:rsid w:val="00B771B7"/>
    <w:rsid w:val="00B83FC7"/>
    <w:rsid w:val="00B87E60"/>
    <w:rsid w:val="00B97333"/>
    <w:rsid w:val="00B97703"/>
    <w:rsid w:val="00BB46DB"/>
    <w:rsid w:val="00BB51E1"/>
    <w:rsid w:val="00BB67D5"/>
    <w:rsid w:val="00BC2467"/>
    <w:rsid w:val="00BD2654"/>
    <w:rsid w:val="00BD64D4"/>
    <w:rsid w:val="00BE2471"/>
    <w:rsid w:val="00BE462D"/>
    <w:rsid w:val="00BF3BA0"/>
    <w:rsid w:val="00BF67BD"/>
    <w:rsid w:val="00C022E9"/>
    <w:rsid w:val="00C24EFB"/>
    <w:rsid w:val="00C266F8"/>
    <w:rsid w:val="00C276C6"/>
    <w:rsid w:val="00C33A1B"/>
    <w:rsid w:val="00C40F03"/>
    <w:rsid w:val="00C507A6"/>
    <w:rsid w:val="00C52E39"/>
    <w:rsid w:val="00C6698A"/>
    <w:rsid w:val="00C7352A"/>
    <w:rsid w:val="00C80BD1"/>
    <w:rsid w:val="00C8742B"/>
    <w:rsid w:val="00CA26C6"/>
    <w:rsid w:val="00CA4B03"/>
    <w:rsid w:val="00CB42F4"/>
    <w:rsid w:val="00CB4EA1"/>
    <w:rsid w:val="00CB71C4"/>
    <w:rsid w:val="00CC07B6"/>
    <w:rsid w:val="00CC1620"/>
    <w:rsid w:val="00CC3032"/>
    <w:rsid w:val="00CC4C20"/>
    <w:rsid w:val="00CC72FD"/>
    <w:rsid w:val="00CD0013"/>
    <w:rsid w:val="00CD1FF0"/>
    <w:rsid w:val="00CE13D4"/>
    <w:rsid w:val="00CF11A8"/>
    <w:rsid w:val="00CF32DF"/>
    <w:rsid w:val="00CF43E7"/>
    <w:rsid w:val="00CF6087"/>
    <w:rsid w:val="00D04BDD"/>
    <w:rsid w:val="00D23675"/>
    <w:rsid w:val="00D24071"/>
    <w:rsid w:val="00D27D6D"/>
    <w:rsid w:val="00D3367C"/>
    <w:rsid w:val="00D372FD"/>
    <w:rsid w:val="00D4385C"/>
    <w:rsid w:val="00D4475C"/>
    <w:rsid w:val="00D47DFA"/>
    <w:rsid w:val="00D5139C"/>
    <w:rsid w:val="00D51A89"/>
    <w:rsid w:val="00D53AB3"/>
    <w:rsid w:val="00D55F7A"/>
    <w:rsid w:val="00D56966"/>
    <w:rsid w:val="00D63819"/>
    <w:rsid w:val="00D7203D"/>
    <w:rsid w:val="00D7609B"/>
    <w:rsid w:val="00D84947"/>
    <w:rsid w:val="00D8740A"/>
    <w:rsid w:val="00D8799D"/>
    <w:rsid w:val="00D90A12"/>
    <w:rsid w:val="00D91164"/>
    <w:rsid w:val="00D93B3C"/>
    <w:rsid w:val="00DA08B2"/>
    <w:rsid w:val="00DA3589"/>
    <w:rsid w:val="00DA5691"/>
    <w:rsid w:val="00DB1E50"/>
    <w:rsid w:val="00DB51B9"/>
    <w:rsid w:val="00DB526E"/>
    <w:rsid w:val="00DC1541"/>
    <w:rsid w:val="00DC76B9"/>
    <w:rsid w:val="00DC7ED3"/>
    <w:rsid w:val="00DC7EE4"/>
    <w:rsid w:val="00DD109E"/>
    <w:rsid w:val="00DD27C7"/>
    <w:rsid w:val="00DE1B56"/>
    <w:rsid w:val="00DF22A4"/>
    <w:rsid w:val="00DF2AB9"/>
    <w:rsid w:val="00DF68AB"/>
    <w:rsid w:val="00E00C21"/>
    <w:rsid w:val="00E06A12"/>
    <w:rsid w:val="00E117E5"/>
    <w:rsid w:val="00E12683"/>
    <w:rsid w:val="00E1433A"/>
    <w:rsid w:val="00E326AA"/>
    <w:rsid w:val="00E46562"/>
    <w:rsid w:val="00E51CE9"/>
    <w:rsid w:val="00E531AE"/>
    <w:rsid w:val="00E53DFE"/>
    <w:rsid w:val="00E6001D"/>
    <w:rsid w:val="00E6425A"/>
    <w:rsid w:val="00E71D17"/>
    <w:rsid w:val="00EB1158"/>
    <w:rsid w:val="00EB4DC4"/>
    <w:rsid w:val="00EB7C03"/>
    <w:rsid w:val="00EC705B"/>
    <w:rsid w:val="00ED11A7"/>
    <w:rsid w:val="00ED2CA2"/>
    <w:rsid w:val="00EE15F7"/>
    <w:rsid w:val="00EE22FF"/>
    <w:rsid w:val="00EE2422"/>
    <w:rsid w:val="00EE2A47"/>
    <w:rsid w:val="00EE45DC"/>
    <w:rsid w:val="00EE6D0F"/>
    <w:rsid w:val="00EF5A7B"/>
    <w:rsid w:val="00F06099"/>
    <w:rsid w:val="00F06F5B"/>
    <w:rsid w:val="00F10BAE"/>
    <w:rsid w:val="00F1115F"/>
    <w:rsid w:val="00F1192C"/>
    <w:rsid w:val="00F14ECC"/>
    <w:rsid w:val="00F1581B"/>
    <w:rsid w:val="00F17B25"/>
    <w:rsid w:val="00F25377"/>
    <w:rsid w:val="00F35373"/>
    <w:rsid w:val="00F40395"/>
    <w:rsid w:val="00F41C10"/>
    <w:rsid w:val="00F41D5A"/>
    <w:rsid w:val="00F41F61"/>
    <w:rsid w:val="00F42B43"/>
    <w:rsid w:val="00F512A1"/>
    <w:rsid w:val="00F53259"/>
    <w:rsid w:val="00F54FBF"/>
    <w:rsid w:val="00F6297A"/>
    <w:rsid w:val="00F65B5F"/>
    <w:rsid w:val="00F66094"/>
    <w:rsid w:val="00F72ECA"/>
    <w:rsid w:val="00F74C53"/>
    <w:rsid w:val="00F801D1"/>
    <w:rsid w:val="00F91C0B"/>
    <w:rsid w:val="00F93BB7"/>
    <w:rsid w:val="00F94048"/>
    <w:rsid w:val="00F95D46"/>
    <w:rsid w:val="00F96B44"/>
    <w:rsid w:val="00F96FAF"/>
    <w:rsid w:val="00FC09C6"/>
    <w:rsid w:val="00FC0A59"/>
    <w:rsid w:val="00FC402E"/>
    <w:rsid w:val="00FD55EE"/>
    <w:rsid w:val="00FE482F"/>
    <w:rsid w:val="00FF2203"/>
    <w:rsid w:val="00FF44E5"/>
    <w:rsid w:val="00FF4F06"/>
    <w:rsid w:val="00FF5A44"/>
    <w:rsid w:val="014BA413"/>
    <w:rsid w:val="02910895"/>
    <w:rsid w:val="0423B80C"/>
    <w:rsid w:val="08F7292F"/>
    <w:rsid w:val="0A49FD77"/>
    <w:rsid w:val="0C6CB7ED"/>
    <w:rsid w:val="0C82A346"/>
    <w:rsid w:val="0CA1B5EE"/>
    <w:rsid w:val="0CEE55FA"/>
    <w:rsid w:val="0D003314"/>
    <w:rsid w:val="0FAF5B7A"/>
    <w:rsid w:val="10E912B7"/>
    <w:rsid w:val="112B31EF"/>
    <w:rsid w:val="11A10DD9"/>
    <w:rsid w:val="1249089F"/>
    <w:rsid w:val="15832DB5"/>
    <w:rsid w:val="1841D1E3"/>
    <w:rsid w:val="18458B69"/>
    <w:rsid w:val="1A26EA31"/>
    <w:rsid w:val="1BEB324C"/>
    <w:rsid w:val="1C24704B"/>
    <w:rsid w:val="1EA180FF"/>
    <w:rsid w:val="1EBE8DE5"/>
    <w:rsid w:val="219936AB"/>
    <w:rsid w:val="225EF0FF"/>
    <w:rsid w:val="246A5BFD"/>
    <w:rsid w:val="25EE17B6"/>
    <w:rsid w:val="2776F58D"/>
    <w:rsid w:val="28F3C93E"/>
    <w:rsid w:val="298BEB70"/>
    <w:rsid w:val="2B7BBD00"/>
    <w:rsid w:val="2C86B031"/>
    <w:rsid w:val="30DEA950"/>
    <w:rsid w:val="311D964D"/>
    <w:rsid w:val="3249EBB0"/>
    <w:rsid w:val="33A9A447"/>
    <w:rsid w:val="33CA4E83"/>
    <w:rsid w:val="355A8FEC"/>
    <w:rsid w:val="36B902E7"/>
    <w:rsid w:val="36C4C7C5"/>
    <w:rsid w:val="375E46B8"/>
    <w:rsid w:val="37B0D6E9"/>
    <w:rsid w:val="3B9214F1"/>
    <w:rsid w:val="3C1F9E69"/>
    <w:rsid w:val="3CE7D8F2"/>
    <w:rsid w:val="3D101590"/>
    <w:rsid w:val="3E01A772"/>
    <w:rsid w:val="40590D73"/>
    <w:rsid w:val="40C0BCEA"/>
    <w:rsid w:val="42C92B4F"/>
    <w:rsid w:val="43A9D692"/>
    <w:rsid w:val="495E0440"/>
    <w:rsid w:val="4E2C77F4"/>
    <w:rsid w:val="4FFF13D3"/>
    <w:rsid w:val="503B51B0"/>
    <w:rsid w:val="592502F3"/>
    <w:rsid w:val="5953AA03"/>
    <w:rsid w:val="5C383B55"/>
    <w:rsid w:val="5DF1E1F6"/>
    <w:rsid w:val="6082E104"/>
    <w:rsid w:val="663261F0"/>
    <w:rsid w:val="673AD910"/>
    <w:rsid w:val="67C7DC0E"/>
    <w:rsid w:val="67E9BB3F"/>
    <w:rsid w:val="69185E3E"/>
    <w:rsid w:val="6D131C15"/>
    <w:rsid w:val="6F17A1DD"/>
    <w:rsid w:val="71B5D609"/>
    <w:rsid w:val="728BA9F8"/>
    <w:rsid w:val="74B5A1AF"/>
    <w:rsid w:val="7502A11F"/>
    <w:rsid w:val="76913968"/>
    <w:rsid w:val="76EA0629"/>
    <w:rsid w:val="77485814"/>
    <w:rsid w:val="798910B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5A1C42"/>
  <w15:chartTrackingRefBased/>
  <w15:docId w15:val="{A707B4BA-E2EB-40C0-A989-07D0DCE20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semiHidden/>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character" w:styleId="Strong">
    <w:name w:val="Strong"/>
    <w:basedOn w:val="DefaultParagraphFont"/>
    <w:uiPriority w:val="22"/>
    <w:qFormat/>
    <w:rsid w:val="007515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36477878">
      <w:bodyDiv w:val="1"/>
      <w:marLeft w:val="0"/>
      <w:marRight w:val="0"/>
      <w:marTop w:val="0"/>
      <w:marBottom w:val="0"/>
      <w:divBdr>
        <w:top w:val="none" w:sz="0" w:space="0" w:color="auto"/>
        <w:left w:val="none" w:sz="0" w:space="0" w:color="auto"/>
        <w:bottom w:val="none" w:sz="0" w:space="0" w:color="auto"/>
        <w:right w:val="none" w:sz="0" w:space="0" w:color="auto"/>
      </w:divBdr>
      <w:divsChild>
        <w:div w:id="1775829815">
          <w:marLeft w:val="0"/>
          <w:marRight w:val="0"/>
          <w:marTop w:val="0"/>
          <w:marBottom w:val="0"/>
          <w:divBdr>
            <w:top w:val="none" w:sz="0" w:space="0" w:color="auto"/>
            <w:left w:val="none" w:sz="0" w:space="0" w:color="auto"/>
            <w:bottom w:val="none" w:sz="0" w:space="0" w:color="auto"/>
            <w:right w:val="none" w:sz="0" w:space="0" w:color="auto"/>
          </w:divBdr>
        </w:div>
        <w:div w:id="1504399337">
          <w:marLeft w:val="0"/>
          <w:marRight w:val="0"/>
          <w:marTop w:val="0"/>
          <w:marBottom w:val="0"/>
          <w:divBdr>
            <w:top w:val="none" w:sz="0" w:space="0" w:color="auto"/>
            <w:left w:val="none" w:sz="0" w:space="0" w:color="auto"/>
            <w:bottom w:val="none" w:sz="0" w:space="0" w:color="auto"/>
            <w:right w:val="none" w:sz="0" w:space="0" w:color="auto"/>
          </w:divBdr>
        </w:div>
      </w:divsChild>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0b-e/Inbox/R1-2210326.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4bis-e/Inbox/R4-221774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5AIRPNAIUNRU-1328258698-18360</_dlc_DocId>
    <_dlc_DocIdUrl xmlns="71c5aaf6-e6ce-465b-b873-5148d2a4c105">
      <Url>https://nokia.sharepoint.com/sites/c5g/5gradio/_layouts/15/DocIdRedir.aspx?ID=5AIRPNAIUNRU-1328258698-18360</Url>
      <Description>5AIRPNAIUNRU-1328258698-18360</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3.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4.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5.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6.xml><?xml version="1.0" encoding="utf-8"?>
<ds:datastoreItem xmlns:ds="http://schemas.openxmlformats.org/officeDocument/2006/customXml" ds:itemID="{F2B9A751-9B6B-4615-929C-24E91304E62C}">
  <ds:schemaRefs>
    <ds:schemaRef ds:uri="3b34c8f0-1ef5-4d1e-bb66-517ce7fe7356"/>
    <ds:schemaRef ds:uri="0b6aed8e-0313-4d17-80ff-d0e5da4931c5"/>
    <ds:schemaRef ds:uri="http://purl.org/dc/elements/1.1/"/>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1953</Words>
  <Characters>10756</Characters>
  <Application>Microsoft Office Word</Application>
  <DocSecurity>0</DocSecurity>
  <Lines>89</Lines>
  <Paragraphs>25</Paragraphs>
  <ScaleCrop>false</ScaleCrop>
  <Company>ETSI Sophia Antipolis</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Tiirola, Esa (Nokia - FI/Oulu)</cp:lastModifiedBy>
  <cp:revision>3</cp:revision>
  <cp:lastPrinted>2002-04-24T13:10:00Z</cp:lastPrinted>
  <dcterms:created xsi:type="dcterms:W3CDTF">2022-11-07T08:23:00Z</dcterms:created>
  <dcterms:modified xsi:type="dcterms:W3CDTF">2022-11-07T08:33:00Z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936039a7-b5be-4c5c-a038-be7461117985</vt:lpwstr>
  </property>
  <property fmtid="{D5CDD505-2E9C-101B-9397-08002B2CF9AE}" pid="4" name="MediaServiceImageTags">
    <vt:lpwstr/>
  </property>
</Properties>
</file>